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194" w:type="dxa"/>
        <w:tblLayout w:type="fixed"/>
        <w:tblLook w:val="01E0"/>
      </w:tblPr>
      <w:tblGrid>
        <w:gridCol w:w="2040"/>
        <w:gridCol w:w="1133"/>
        <w:gridCol w:w="3847"/>
        <w:gridCol w:w="1587"/>
        <w:gridCol w:w="1587"/>
      </w:tblGrid>
      <w:tr w:rsidR="00FA452C" w:rsidTr="00DC4772">
        <w:trPr>
          <w:trHeight w:val="481"/>
        </w:trPr>
        <w:tc>
          <w:tcPr>
            <w:tcW w:w="1019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ПОЯСНИТЕЛЬНАЯ ЗАПИСКА</w:t>
            </w:r>
          </w:p>
        </w:tc>
      </w:tr>
      <w:tr w:rsidR="00FA452C" w:rsidTr="00DC4772">
        <w:tc>
          <w:tcPr>
            <w:tcW w:w="860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FA452C" w:rsidTr="00DC4772"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Форма по ОКУД</w:t>
            </w:r>
          </w:p>
        </w:tc>
        <w:tc>
          <w:tcPr>
            <w:tcW w:w="158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0503160</w:t>
            </w:r>
          </w:p>
        </w:tc>
      </w:tr>
      <w:tr w:rsidR="00FA452C" w:rsidTr="00DC4772">
        <w:tc>
          <w:tcPr>
            <w:tcW w:w="20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49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408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080"/>
            </w:tblGrid>
            <w:tr w:rsidR="00FA452C" w:rsidTr="001F0B09">
              <w:trPr>
                <w:jc w:val="center"/>
              </w:trPr>
              <w:tc>
                <w:tcPr>
                  <w:tcW w:w="408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AB5B84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 1 января 2022 г.</w:t>
                  </w:r>
                </w:p>
              </w:tc>
            </w:tr>
          </w:tbl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01.01.2022</w:t>
            </w:r>
          </w:p>
        </w:tc>
      </w:tr>
      <w:tr w:rsidR="00FA452C" w:rsidTr="00DC4772">
        <w:trPr>
          <w:trHeight w:val="226"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распорядитель, распорядитель,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87"/>
            </w:tblGrid>
            <w:tr w:rsidR="00FA452C" w:rsidTr="001F0B09">
              <w:trPr>
                <w:jc w:val="center"/>
              </w:trPr>
              <w:tc>
                <w:tcPr>
                  <w:tcW w:w="1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AB5B84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ГРБС</w:t>
                  </w:r>
                </w:p>
              </w:tc>
            </w:tr>
          </w:tbl>
          <w:p w:rsidR="00FA452C" w:rsidRDefault="00FA452C" w:rsidP="00AB5B84">
            <w:pPr>
              <w:spacing w:after="0" w:line="240" w:lineRule="auto"/>
            </w:pPr>
          </w:p>
        </w:tc>
      </w:tr>
      <w:tr w:rsidR="00FA452C" w:rsidTr="00DC4772">
        <w:trPr>
          <w:trHeight w:val="226"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получатель бюджетных средств, главный администратор,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</w:pPr>
          </w:p>
        </w:tc>
      </w:tr>
      <w:tr w:rsidR="00FA452C" w:rsidTr="00DC4772">
        <w:trPr>
          <w:trHeight w:val="226"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администратор доходов бюджета,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ОКПО</w:t>
            </w:r>
          </w:p>
        </w:tc>
        <w:tc>
          <w:tcPr>
            <w:tcW w:w="1587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63177739</w:t>
            </w:r>
          </w:p>
        </w:tc>
      </w:tr>
      <w:tr w:rsidR="00FA452C" w:rsidTr="00DC4772">
        <w:trPr>
          <w:trHeight w:val="226"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главный администратор, администратор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center"/>
            </w:pPr>
          </w:p>
        </w:tc>
      </w:tr>
      <w:tr w:rsidR="00FA452C" w:rsidTr="00DC4772">
        <w:trPr>
          <w:trHeight w:val="226"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источников финансирования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center"/>
            </w:pPr>
          </w:p>
        </w:tc>
      </w:tr>
      <w:tr w:rsidR="00FA452C" w:rsidTr="00DC4772">
        <w:trPr>
          <w:trHeight w:val="680"/>
        </w:trPr>
        <w:tc>
          <w:tcPr>
            <w:tcW w:w="31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дефицита бюджета</w:t>
            </w:r>
          </w:p>
        </w:tc>
        <w:tc>
          <w:tcPr>
            <w:tcW w:w="38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AB5B84">
            <w:pPr>
              <w:spacing w:after="0" w:line="240" w:lineRule="auto"/>
              <w:rPr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Управление молодежной политики администрации города Оренбурга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Глава по БК</w:t>
            </w:r>
          </w:p>
        </w:tc>
        <w:tc>
          <w:tcPr>
            <w:tcW w:w="1587" w:type="dxa"/>
            <w:tcBorders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A452C" w:rsidTr="00DC4772">
        <w:trPr>
          <w:trHeight w:val="226"/>
        </w:trPr>
        <w:tc>
          <w:tcPr>
            <w:tcW w:w="31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бюджета</w:t>
            </w:r>
          </w:p>
        </w:tc>
        <w:tc>
          <w:tcPr>
            <w:tcW w:w="3847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rPr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г.Оренбург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center"/>
            </w:pPr>
          </w:p>
        </w:tc>
      </w:tr>
      <w:tr w:rsidR="00FA452C" w:rsidTr="00DC4772">
        <w:tc>
          <w:tcPr>
            <w:tcW w:w="317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(публично-правового образования)</w:t>
            </w:r>
          </w:p>
        </w:tc>
        <w:tc>
          <w:tcPr>
            <w:tcW w:w="3847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ОКТМО</w:t>
            </w:r>
          </w:p>
        </w:tc>
        <w:tc>
          <w:tcPr>
            <w:tcW w:w="1587" w:type="dxa"/>
            <w:tcBorders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87"/>
            </w:tblGrid>
            <w:tr w:rsidR="00FA452C" w:rsidTr="001F0B09">
              <w:trPr>
                <w:jc w:val="center"/>
              </w:trPr>
              <w:tc>
                <w:tcPr>
                  <w:tcW w:w="15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AB5B84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53701000</w:t>
                  </w:r>
                </w:p>
              </w:tc>
            </w:tr>
          </w:tbl>
          <w:p w:rsidR="00FA452C" w:rsidRDefault="00FA452C" w:rsidP="00AB5B84">
            <w:pPr>
              <w:spacing w:after="0" w:line="240" w:lineRule="auto"/>
            </w:pPr>
          </w:p>
        </w:tc>
      </w:tr>
      <w:tr w:rsidR="00FA452C" w:rsidTr="00DC4772">
        <w:trPr>
          <w:hidden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rPr>
                <w:vanish/>
              </w:rPr>
            </w:pPr>
          </w:p>
          <w:tbl>
            <w:tblPr>
              <w:tblOverlap w:val="never"/>
              <w:tblW w:w="612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20"/>
            </w:tblGrid>
            <w:tr w:rsidR="00FA452C" w:rsidTr="001F0B09">
              <w:tc>
                <w:tcPr>
                  <w:tcW w:w="61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AB5B84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Периодичность: месячная, </w:t>
                  </w:r>
                  <w:r w:rsidRPr="006B22BA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квартальная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6B22BA">
                    <w:rPr>
                      <w:rFonts w:ascii="Times New Roman" w:hAnsi="Times New Roman"/>
                      <w:color w:val="000000"/>
                      <w:sz w:val="20"/>
                      <w:szCs w:val="20"/>
                      <w:u w:val="single"/>
                    </w:rPr>
                    <w:t>годовая</w:t>
                  </w:r>
                </w:p>
              </w:tc>
            </w:tr>
          </w:tbl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center"/>
            </w:pPr>
          </w:p>
        </w:tc>
      </w:tr>
      <w:tr w:rsidR="00FA452C" w:rsidTr="00DC4772">
        <w:trPr>
          <w:hidden/>
        </w:trPr>
        <w:tc>
          <w:tcPr>
            <w:tcW w:w="7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rPr>
                <w:vanish/>
              </w:rPr>
            </w:pPr>
          </w:p>
          <w:tbl>
            <w:tblPr>
              <w:tblOverlap w:val="never"/>
              <w:tblW w:w="612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120"/>
            </w:tblGrid>
            <w:tr w:rsidR="00FA452C" w:rsidTr="001F0B09">
              <w:tc>
                <w:tcPr>
                  <w:tcW w:w="612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AB5B84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Единица измерения: руб.</w:t>
                  </w:r>
                </w:p>
              </w:tc>
            </w:tr>
          </w:tbl>
          <w:p w:rsidR="00FA452C" w:rsidRDefault="00FA452C" w:rsidP="00AB5B84">
            <w:pPr>
              <w:spacing w:after="0" w:line="240" w:lineRule="auto"/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ОКЕИ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452C" w:rsidRDefault="00FA452C" w:rsidP="00AB5B84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383</w:t>
            </w:r>
          </w:p>
        </w:tc>
      </w:tr>
    </w:tbl>
    <w:p w:rsidR="00FA452C" w:rsidRDefault="00FA452C" w:rsidP="00492E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_bookmark_1"/>
      <w:bookmarkEnd w:id="0"/>
    </w:p>
    <w:p w:rsidR="00FA452C" w:rsidRDefault="00FA452C" w:rsidP="00492E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 О</w:t>
      </w:r>
      <w:r>
        <w:rPr>
          <w:rFonts w:ascii="Times New Roman" w:hAnsi="Times New Roman"/>
          <w:b/>
          <w:bCs/>
          <w:sz w:val="28"/>
          <w:szCs w:val="28"/>
        </w:rPr>
        <w:t>рганизационная структура субъекта бюджетной отчетности</w:t>
      </w:r>
    </w:p>
    <w:p w:rsidR="00FA452C" w:rsidRPr="00396381" w:rsidRDefault="00FA452C" w:rsidP="00492EC8">
      <w:pPr>
        <w:pStyle w:val="ListParagraph"/>
        <w:tabs>
          <w:tab w:val="left" w:pos="945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A452C" w:rsidRPr="00904EC5" w:rsidRDefault="00FA452C" w:rsidP="00904EC5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04EC5">
        <w:rPr>
          <w:sz w:val="28"/>
          <w:szCs w:val="28"/>
        </w:rPr>
        <w:t xml:space="preserve">Полное наименование </w:t>
      </w:r>
      <w:r>
        <w:rPr>
          <w:sz w:val="28"/>
          <w:szCs w:val="28"/>
        </w:rPr>
        <w:t xml:space="preserve">организации </w:t>
      </w:r>
      <w:r w:rsidRPr="00904EC5">
        <w:rPr>
          <w:sz w:val="28"/>
          <w:szCs w:val="28"/>
        </w:rPr>
        <w:t>- Управление молодежной политики администрации города Оренбурга</w:t>
      </w:r>
      <w:r>
        <w:rPr>
          <w:sz w:val="28"/>
          <w:szCs w:val="28"/>
        </w:rPr>
        <w:t xml:space="preserve"> (далее – Управление)</w:t>
      </w:r>
      <w:r w:rsidRPr="00904EC5">
        <w:rPr>
          <w:sz w:val="28"/>
          <w:szCs w:val="28"/>
        </w:rPr>
        <w:t>.</w:t>
      </w:r>
    </w:p>
    <w:p w:rsidR="00FA452C" w:rsidRPr="00904EC5" w:rsidRDefault="00FA452C" w:rsidP="00904EC5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04EC5">
        <w:rPr>
          <w:sz w:val="28"/>
          <w:szCs w:val="28"/>
        </w:rPr>
        <w:t>Сокращенное наименование - УМП г. Оренбурга.</w:t>
      </w:r>
    </w:p>
    <w:p w:rsidR="00FA452C" w:rsidRPr="00904EC5" w:rsidRDefault="00FA452C" w:rsidP="00904EC5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04EC5">
        <w:rPr>
          <w:sz w:val="28"/>
          <w:szCs w:val="28"/>
        </w:rPr>
        <w:t>Место нахождения управления: 460000, г. Оренбург, пр. Парковый, 6 "а".</w:t>
      </w:r>
    </w:p>
    <w:p w:rsidR="00FA452C" w:rsidRPr="00904EC5" w:rsidRDefault="00FA452C" w:rsidP="00904EC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904EC5">
        <w:rPr>
          <w:rFonts w:ascii="Times New Roman" w:hAnsi="Times New Roman"/>
          <w:color w:val="000000"/>
          <w:sz w:val="28"/>
          <w:szCs w:val="28"/>
        </w:rPr>
        <w:t>Управление зарегистрировано в Едином государственном реестре юридических лиц за основным государственным регистрационным номером ОГРН –</w:t>
      </w:r>
      <w:r>
        <w:rPr>
          <w:rFonts w:ascii="Times New Roman" w:hAnsi="Times New Roman"/>
          <w:color w:val="000000"/>
          <w:sz w:val="28"/>
          <w:szCs w:val="28"/>
        </w:rPr>
        <w:t>1095658029170</w:t>
      </w:r>
      <w:r w:rsidRPr="00904EC5">
        <w:rPr>
          <w:rFonts w:ascii="Times New Roman" w:hAnsi="Times New Roman"/>
          <w:color w:val="000000"/>
          <w:sz w:val="28"/>
          <w:szCs w:val="28"/>
        </w:rPr>
        <w:t>, зарегистрировано в Межрайонной инспекции Федеральной налоговой службы №1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904EC5">
        <w:rPr>
          <w:rFonts w:ascii="Times New Roman" w:hAnsi="Times New Roman"/>
          <w:color w:val="000000"/>
          <w:sz w:val="28"/>
          <w:szCs w:val="28"/>
        </w:rPr>
        <w:t xml:space="preserve"> по </w:t>
      </w:r>
      <w:r>
        <w:rPr>
          <w:rFonts w:ascii="Times New Roman" w:hAnsi="Times New Roman"/>
          <w:color w:val="000000"/>
          <w:sz w:val="28"/>
          <w:szCs w:val="28"/>
        </w:rPr>
        <w:t>Оренбургской</w:t>
      </w:r>
      <w:r w:rsidRPr="00904EC5">
        <w:rPr>
          <w:rFonts w:ascii="Times New Roman" w:hAnsi="Times New Roman"/>
          <w:color w:val="000000"/>
          <w:sz w:val="28"/>
          <w:szCs w:val="28"/>
        </w:rPr>
        <w:t xml:space="preserve"> области с присвоением ИНН </w:t>
      </w:r>
      <w:r>
        <w:rPr>
          <w:rFonts w:ascii="Times New Roman" w:hAnsi="Times New Roman"/>
          <w:color w:val="000000"/>
          <w:sz w:val="28"/>
          <w:szCs w:val="28"/>
        </w:rPr>
        <w:t>5612071712</w:t>
      </w:r>
      <w:r w:rsidRPr="00904EC5">
        <w:rPr>
          <w:rFonts w:ascii="Times New Roman" w:hAnsi="Times New Roman"/>
          <w:color w:val="000000"/>
          <w:sz w:val="28"/>
          <w:szCs w:val="28"/>
        </w:rPr>
        <w:t xml:space="preserve">, КПП </w:t>
      </w:r>
      <w:r>
        <w:rPr>
          <w:rFonts w:ascii="Times New Roman" w:hAnsi="Times New Roman"/>
          <w:color w:val="000000"/>
          <w:sz w:val="28"/>
          <w:szCs w:val="28"/>
        </w:rPr>
        <w:t>561201001</w:t>
      </w:r>
      <w:r w:rsidRPr="00904EC5">
        <w:rPr>
          <w:rFonts w:ascii="Times New Roman" w:hAnsi="Times New Roman"/>
          <w:color w:val="000000"/>
          <w:sz w:val="28"/>
          <w:szCs w:val="28"/>
        </w:rPr>
        <w:t>.</w:t>
      </w:r>
    </w:p>
    <w:p w:rsidR="00FA452C" w:rsidRDefault="00FA452C" w:rsidP="009123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0DB8">
        <w:rPr>
          <w:rFonts w:ascii="Times New Roman" w:hAnsi="Times New Roman"/>
          <w:sz w:val="28"/>
          <w:szCs w:val="28"/>
        </w:rPr>
        <w:t xml:space="preserve">Управление </w:t>
      </w:r>
      <w:r w:rsidRPr="00B86507">
        <w:rPr>
          <w:rFonts w:ascii="Times New Roman" w:hAnsi="Times New Roman"/>
          <w:sz w:val="28"/>
          <w:szCs w:val="28"/>
        </w:rPr>
        <w:t>является отраслевым (функциональным) органом администрации города Оренбурга, обеспечивающим на территории муниципального образования «город Оренбург» в пределах своей компетенции проведение единой молодежной политики.</w:t>
      </w:r>
      <w:r w:rsidRPr="006D3EAA">
        <w:rPr>
          <w:rFonts w:ascii="Times New Roman" w:hAnsi="Times New Roman"/>
          <w:sz w:val="28"/>
          <w:szCs w:val="28"/>
        </w:rPr>
        <w:t xml:space="preserve"> </w:t>
      </w:r>
    </w:p>
    <w:p w:rsidR="00FA452C" w:rsidRDefault="00FA452C" w:rsidP="00076E4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86507">
        <w:rPr>
          <w:rFonts w:ascii="Times New Roman" w:hAnsi="Times New Roman"/>
          <w:sz w:val="28"/>
          <w:szCs w:val="28"/>
        </w:rPr>
        <w:t xml:space="preserve">В своей деятельности </w:t>
      </w:r>
      <w:r w:rsidRPr="00C50DB8">
        <w:rPr>
          <w:rFonts w:ascii="Times New Roman" w:hAnsi="Times New Roman"/>
          <w:sz w:val="28"/>
          <w:szCs w:val="28"/>
        </w:rPr>
        <w:t xml:space="preserve">Управление </w:t>
      </w:r>
      <w:r w:rsidRPr="00B86507">
        <w:rPr>
          <w:rFonts w:ascii="Times New Roman" w:hAnsi="Times New Roman"/>
          <w:sz w:val="28"/>
          <w:szCs w:val="28"/>
        </w:rPr>
        <w:t xml:space="preserve">руководствуется Конституцией Российской Федерации, законодательством Российской Федерации и Оренбургской области, Уставом г. Оренбурга, Постановлениями Оренбургского городского Совета, правовыми актами Главы г. Оренбурга и </w:t>
      </w:r>
      <w:r w:rsidRPr="00474763">
        <w:rPr>
          <w:rFonts w:ascii="Times New Roman" w:hAnsi="Times New Roman"/>
          <w:sz w:val="28"/>
          <w:szCs w:val="28"/>
        </w:rPr>
        <w:t>Положением «Об Управлении молодежной политики администрации города Оренбурга», утвержденного решением Оренбургского городского Совета от 28.06.2011 № 192.</w:t>
      </w:r>
      <w:r w:rsidRPr="00076E48">
        <w:rPr>
          <w:rFonts w:ascii="Times New Roman" w:hAnsi="Times New Roman"/>
          <w:sz w:val="28"/>
          <w:szCs w:val="28"/>
        </w:rPr>
        <w:t xml:space="preserve"> </w:t>
      </w:r>
      <w:r w:rsidRPr="00B86507">
        <w:rPr>
          <w:rFonts w:ascii="Times New Roman" w:hAnsi="Times New Roman"/>
          <w:sz w:val="28"/>
          <w:szCs w:val="28"/>
        </w:rPr>
        <w:t>Управление по всем вопросам своей деятельности подчиняется заместителю Главы города Оренбурга по социальным вопросам.</w:t>
      </w:r>
    </w:p>
    <w:p w:rsidR="00FA452C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912381">
        <w:rPr>
          <w:sz w:val="28"/>
          <w:szCs w:val="28"/>
        </w:rPr>
        <w:t xml:space="preserve">Управление обеспечивает в пределах своей компетенции от имени администрации города Оренбурга реализацию единой молодежной политики, направленной на свободное и гармоничное развитие полноценной личности, раскрытие творческого потенциала молодежи, организует и осуществляет мероприятия по работе с детьми и молодежью на территории муниципального образования </w:t>
      </w:r>
      <w:r>
        <w:rPr>
          <w:sz w:val="28"/>
          <w:szCs w:val="28"/>
        </w:rPr>
        <w:t>«</w:t>
      </w:r>
      <w:r w:rsidRPr="00912381">
        <w:rPr>
          <w:sz w:val="28"/>
          <w:szCs w:val="28"/>
        </w:rPr>
        <w:t>город Оренбург</w:t>
      </w:r>
      <w:r>
        <w:rPr>
          <w:sz w:val="28"/>
          <w:szCs w:val="28"/>
        </w:rPr>
        <w:t>»</w:t>
      </w:r>
      <w:r w:rsidRPr="00912381">
        <w:rPr>
          <w:sz w:val="28"/>
          <w:szCs w:val="28"/>
        </w:rPr>
        <w:t xml:space="preserve"> и обладает следующими полномочиями (функциями):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сп</w:t>
      </w:r>
      <w:r w:rsidRPr="00912381">
        <w:rPr>
          <w:sz w:val="28"/>
          <w:szCs w:val="28"/>
        </w:rPr>
        <w:t>особствует с участием молодежных и детских объединений, других заинтересованных организаций в пределах своей компетенции физическому, нравственному и духовному развитию молодых граждан, профилактике асоциального поведения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существляет деятельность по выявлению, поддержке и развитию общественно значимых инициатив молодежи</w:t>
      </w:r>
      <w:r>
        <w:rPr>
          <w:sz w:val="28"/>
          <w:szCs w:val="28"/>
        </w:rPr>
        <w:t>,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рганизует трудовое воспитание и профессиональную ориентацию молодых граждан в целях выбора сферы деятельности (профессии), трудоустройства, профессионального обучения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912381">
        <w:rPr>
          <w:sz w:val="28"/>
          <w:szCs w:val="28"/>
        </w:rPr>
        <w:t>частвует в разработке и внедрении муниципальных программ занятости молодежи с учетом уровня и профиля спроса на рабочую силу областного и муниципального рынков труда, содействия трудоустройству лучшим выпускникам образовательных организаций высшего образования и профессиональных образовательных организаций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12381">
        <w:rPr>
          <w:sz w:val="28"/>
          <w:szCs w:val="28"/>
        </w:rPr>
        <w:t>одействует самозанятости подростков и молодежи, в том числе по месту жительства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рганизует временное трудоустройство несовершеннолетних в возрасте от 14 до 18 лет в свободное от учебы время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912381">
        <w:rPr>
          <w:sz w:val="28"/>
          <w:szCs w:val="28"/>
        </w:rPr>
        <w:t>ринимает меры по созданию центров по трудоустройству, социальной, психологической и профессиональной адаптации выпускников образовательных организаций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912381">
        <w:rPr>
          <w:sz w:val="28"/>
          <w:szCs w:val="28"/>
        </w:rPr>
        <w:t>оддерживает движение студенческих трудовых отрядов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беспечивает консультирование и информационное обеспечение по вопросам деятельности студенческих отрядов и производственных бригад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912381">
        <w:rPr>
          <w:sz w:val="28"/>
          <w:szCs w:val="28"/>
        </w:rPr>
        <w:t>оддерживает заинтересованные организации, граждан, осуществляющих деятельность по привлечению молодежи в материально-производственную, научно-техническую и иные общественно значимые сферы деятельности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12381">
        <w:rPr>
          <w:sz w:val="28"/>
          <w:szCs w:val="28"/>
        </w:rPr>
        <w:t>оздает специализированную инфраструктуру организаций поддержки молодежного предпринимательства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существляет организацию обучения молодежи основам предпринимательской деятельности и содействие в разработке учредительных и других правовых документов</w:t>
      </w:r>
      <w:r>
        <w:rPr>
          <w:sz w:val="28"/>
          <w:szCs w:val="28"/>
        </w:rPr>
        <w:t>;;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12381">
        <w:rPr>
          <w:sz w:val="28"/>
          <w:szCs w:val="28"/>
        </w:rPr>
        <w:t>существляет информационное обеспечение деятельности молодых предпринимателей и молодежных коммерческих организаций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912381">
        <w:rPr>
          <w:sz w:val="28"/>
          <w:szCs w:val="28"/>
        </w:rPr>
        <w:t>зучает проблемы подготовки и использования кадров с последующей разработкой кадровой политики в сфере молодежной политики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12381">
        <w:rPr>
          <w:sz w:val="28"/>
          <w:szCs w:val="28"/>
        </w:rPr>
        <w:t>одействует в пределах компетенции международному молодежному обмену и межрегиональному молодежному сотрудничеству</w:t>
      </w:r>
      <w:r>
        <w:rPr>
          <w:sz w:val="28"/>
          <w:szCs w:val="28"/>
        </w:rPr>
        <w:t>;</w:t>
      </w:r>
    </w:p>
    <w:p w:rsidR="00FA452C" w:rsidRPr="00912381" w:rsidRDefault="00FA452C" w:rsidP="00912381">
      <w:pPr>
        <w:pStyle w:val="formattexttopleveltextindenttext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912381">
        <w:rPr>
          <w:sz w:val="28"/>
          <w:szCs w:val="28"/>
        </w:rPr>
        <w:t>сполняет в рамках своей компетенции мероприятия, предусмотренные федеральными, региональными, муниципальными программами.</w:t>
      </w:r>
    </w:p>
    <w:p w:rsidR="00FA452C" w:rsidRDefault="00FA452C" w:rsidP="00912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52C" w:rsidRDefault="00FA452C" w:rsidP="009123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0DB8">
        <w:rPr>
          <w:rFonts w:ascii="Times New Roman" w:hAnsi="Times New Roman"/>
          <w:sz w:val="28"/>
          <w:szCs w:val="28"/>
        </w:rPr>
        <w:t>Должностные лица, имеющие право подписи: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A452C" w:rsidRDefault="00FA452C" w:rsidP="009123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C50DB8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у</w:t>
      </w:r>
      <w:r w:rsidRPr="00C50DB8">
        <w:rPr>
          <w:rFonts w:ascii="Times New Roman" w:hAnsi="Times New Roman"/>
          <w:sz w:val="28"/>
          <w:szCs w:val="28"/>
        </w:rPr>
        <w:t xml:space="preserve">правления - </w:t>
      </w:r>
      <w:r>
        <w:rPr>
          <w:rFonts w:ascii="Times New Roman" w:hAnsi="Times New Roman"/>
          <w:sz w:val="28"/>
          <w:szCs w:val="28"/>
        </w:rPr>
        <w:t>Павленко</w:t>
      </w:r>
      <w:r w:rsidRPr="00C50D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Анна</w:t>
      </w:r>
      <w:r w:rsidRPr="00C50D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Александровна</w:t>
      </w:r>
      <w:r w:rsidRPr="00C50DB8">
        <w:rPr>
          <w:rFonts w:ascii="Times New Roman" w:hAnsi="Times New Roman"/>
          <w:sz w:val="28"/>
          <w:szCs w:val="28"/>
        </w:rPr>
        <w:t xml:space="preserve">, </w:t>
      </w:r>
    </w:p>
    <w:p w:rsidR="00FA452C" w:rsidRDefault="00FA452C" w:rsidP="009123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МКУ «ЦМР» - Махаева</w:t>
      </w:r>
      <w:r w:rsidRPr="00C50D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Наталья</w:t>
      </w:r>
      <w:r w:rsidRPr="00C50D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Владимировна, заместитель главного бухгалтера МКУ «ЦМР» - Дрыганова Наталья Евгеньевна.</w:t>
      </w:r>
    </w:p>
    <w:p w:rsidR="00FA452C" w:rsidRDefault="00FA452C" w:rsidP="0091238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452C" w:rsidRDefault="00FA452C" w:rsidP="00E30AE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E4C45">
        <w:rPr>
          <w:rFonts w:ascii="Times New Roman" w:hAnsi="Times New Roman"/>
          <w:sz w:val="28"/>
          <w:szCs w:val="28"/>
        </w:rPr>
        <w:t xml:space="preserve">Управление </w:t>
      </w:r>
      <w:r>
        <w:rPr>
          <w:rFonts w:ascii="Times New Roman" w:hAnsi="Times New Roman"/>
          <w:sz w:val="28"/>
          <w:szCs w:val="28"/>
        </w:rPr>
        <w:t xml:space="preserve">наделено полномочиями </w:t>
      </w:r>
      <w:r w:rsidRPr="00AE4C45">
        <w:rPr>
          <w:rFonts w:ascii="Times New Roman" w:hAnsi="Times New Roman"/>
          <w:sz w:val="28"/>
          <w:szCs w:val="28"/>
        </w:rPr>
        <w:t>главн</w:t>
      </w:r>
      <w:r>
        <w:rPr>
          <w:rFonts w:ascii="Times New Roman" w:hAnsi="Times New Roman"/>
          <w:sz w:val="28"/>
          <w:szCs w:val="28"/>
        </w:rPr>
        <w:t>ого</w:t>
      </w:r>
      <w:r w:rsidRPr="00AE4C45">
        <w:rPr>
          <w:rFonts w:ascii="Times New Roman" w:hAnsi="Times New Roman"/>
          <w:sz w:val="28"/>
          <w:szCs w:val="28"/>
        </w:rPr>
        <w:t xml:space="preserve"> распорядител</w:t>
      </w:r>
      <w:r>
        <w:rPr>
          <w:rFonts w:ascii="Times New Roman" w:hAnsi="Times New Roman"/>
          <w:sz w:val="28"/>
          <w:szCs w:val="28"/>
        </w:rPr>
        <w:t>я</w:t>
      </w:r>
      <w:r w:rsidRPr="00AE4C45">
        <w:rPr>
          <w:rFonts w:ascii="Times New Roman" w:hAnsi="Times New Roman"/>
          <w:sz w:val="28"/>
          <w:szCs w:val="28"/>
        </w:rPr>
        <w:t xml:space="preserve"> бюджетных средств</w:t>
      </w:r>
      <w:r>
        <w:rPr>
          <w:rFonts w:ascii="Times New Roman" w:hAnsi="Times New Roman"/>
          <w:sz w:val="28"/>
          <w:szCs w:val="28"/>
        </w:rPr>
        <w:t xml:space="preserve"> и получателя бюджетных средств.</w:t>
      </w:r>
      <w:r w:rsidRPr="00AE4C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отчетном периоде произошло изменение бюджетных полномочий – приказом финансового управления администрации города Оренбурга от 29.10.2020 №80 Управление исключено из перечня главных администраторов доходов бюджета и в соответствии с этим не осуществляет полномочия администратора доходов бюджета.  </w:t>
      </w:r>
    </w:p>
    <w:p w:rsidR="00FA452C" w:rsidRDefault="00FA452C" w:rsidP="00912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и</w:t>
      </w:r>
      <w:r w:rsidRPr="00C50DB8">
        <w:rPr>
          <w:rFonts w:ascii="Times New Roman" w:hAnsi="Times New Roman"/>
          <w:sz w:val="28"/>
          <w:szCs w:val="28"/>
        </w:rPr>
        <w:t xml:space="preserve">меет </w:t>
      </w:r>
      <w:r>
        <w:rPr>
          <w:rFonts w:ascii="Times New Roman" w:hAnsi="Times New Roman"/>
          <w:sz w:val="28"/>
          <w:szCs w:val="28"/>
        </w:rPr>
        <w:t>подведомственное учреждение</w:t>
      </w:r>
      <w:r w:rsidRPr="00C50DB8">
        <w:rPr>
          <w:rFonts w:ascii="Times New Roman" w:hAnsi="Times New Roman"/>
          <w:sz w:val="28"/>
          <w:szCs w:val="28"/>
        </w:rPr>
        <w:t xml:space="preserve"> МАУ </w:t>
      </w:r>
      <w:r>
        <w:rPr>
          <w:rFonts w:ascii="Times New Roman" w:hAnsi="Times New Roman"/>
          <w:sz w:val="28"/>
          <w:szCs w:val="28"/>
        </w:rPr>
        <w:t>«</w:t>
      </w:r>
      <w:r w:rsidRPr="00C50DB8">
        <w:rPr>
          <w:rFonts w:ascii="Times New Roman" w:hAnsi="Times New Roman"/>
          <w:sz w:val="28"/>
          <w:szCs w:val="28"/>
        </w:rPr>
        <w:t>Молодежный центр города Оренбурга</w:t>
      </w:r>
      <w:r>
        <w:rPr>
          <w:rFonts w:ascii="Times New Roman" w:hAnsi="Times New Roman"/>
          <w:sz w:val="28"/>
          <w:szCs w:val="28"/>
        </w:rPr>
        <w:t xml:space="preserve">» (МАУ «МЦО»). </w:t>
      </w:r>
    </w:p>
    <w:p w:rsidR="00FA452C" w:rsidRPr="005B7760" w:rsidRDefault="00FA452C" w:rsidP="00912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Управлению </w:t>
      </w:r>
      <w:r w:rsidRPr="005B7760">
        <w:rPr>
          <w:rFonts w:ascii="Times New Roman" w:hAnsi="Times New Roman"/>
          <w:sz w:val="28"/>
          <w:szCs w:val="28"/>
        </w:rPr>
        <w:t>открыты следующие лицевые счета:</w:t>
      </w:r>
    </w:p>
    <w:p w:rsidR="00FA452C" w:rsidRDefault="00FA452C" w:rsidP="00912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B7760">
        <w:rPr>
          <w:rFonts w:ascii="Times New Roman" w:hAnsi="Times New Roman"/>
          <w:sz w:val="28"/>
          <w:szCs w:val="28"/>
        </w:rPr>
        <w:t>в финансовом управлении администрации г. Оренбурга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7760">
        <w:rPr>
          <w:rFonts w:ascii="Times New Roman" w:hAnsi="Times New Roman"/>
          <w:sz w:val="28"/>
          <w:szCs w:val="28"/>
        </w:rPr>
        <w:t>для учета расчетов с бюджетом</w:t>
      </w:r>
      <w:r>
        <w:rPr>
          <w:rFonts w:ascii="Times New Roman" w:hAnsi="Times New Roman"/>
          <w:sz w:val="28"/>
          <w:szCs w:val="28"/>
        </w:rPr>
        <w:t>, счет получателя бюджетных средств</w:t>
      </w:r>
      <w:r w:rsidRPr="005B7760">
        <w:rPr>
          <w:rFonts w:ascii="Times New Roman" w:hAnsi="Times New Roman"/>
          <w:sz w:val="28"/>
          <w:szCs w:val="28"/>
        </w:rPr>
        <w:t xml:space="preserve"> - № 0</w:t>
      </w:r>
      <w:r>
        <w:rPr>
          <w:rFonts w:ascii="Times New Roman" w:hAnsi="Times New Roman"/>
          <w:sz w:val="28"/>
          <w:szCs w:val="28"/>
        </w:rPr>
        <w:t>40.</w:t>
      </w:r>
      <w:r w:rsidRPr="005B7760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Pr="005B7760">
        <w:rPr>
          <w:rFonts w:ascii="Times New Roman" w:hAnsi="Times New Roman"/>
          <w:sz w:val="28"/>
          <w:szCs w:val="28"/>
        </w:rPr>
        <w:t>001</w:t>
      </w:r>
      <w:r>
        <w:rPr>
          <w:rFonts w:ascii="Times New Roman" w:hAnsi="Times New Roman"/>
          <w:sz w:val="28"/>
          <w:szCs w:val="28"/>
        </w:rPr>
        <w:t>.</w:t>
      </w:r>
      <w:r w:rsidRPr="005B776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B7760">
        <w:rPr>
          <w:rFonts w:ascii="Times New Roman" w:hAnsi="Times New Roman"/>
          <w:sz w:val="28"/>
          <w:szCs w:val="28"/>
        </w:rPr>
        <w:t>для учета средств во временном распоряжении - № 0</w:t>
      </w:r>
      <w:r>
        <w:rPr>
          <w:rFonts w:ascii="Times New Roman" w:hAnsi="Times New Roman"/>
          <w:sz w:val="28"/>
          <w:szCs w:val="28"/>
        </w:rPr>
        <w:t>40.</w:t>
      </w:r>
      <w:r w:rsidRPr="005B7760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</w:t>
      </w:r>
      <w:r w:rsidRPr="005B7760">
        <w:rPr>
          <w:rFonts w:ascii="Times New Roman" w:hAnsi="Times New Roman"/>
          <w:sz w:val="28"/>
          <w:szCs w:val="28"/>
        </w:rPr>
        <w:t>001</w:t>
      </w:r>
      <w:r>
        <w:rPr>
          <w:rFonts w:ascii="Times New Roman" w:hAnsi="Times New Roman"/>
          <w:sz w:val="28"/>
          <w:szCs w:val="28"/>
        </w:rPr>
        <w:t>.3;</w:t>
      </w:r>
    </w:p>
    <w:p w:rsidR="00FA452C" w:rsidRPr="00904EC5" w:rsidRDefault="00FA452C" w:rsidP="00912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Управлении Федерального казначейства по Оренбургской области – лицевой счет администратора доходов бюджета №</w:t>
      </w:r>
      <w:r w:rsidRPr="00904EC5">
        <w:rPr>
          <w:rFonts w:ascii="Times New Roman" w:hAnsi="Times New Roman"/>
          <w:sz w:val="28"/>
          <w:szCs w:val="28"/>
        </w:rPr>
        <w:t xml:space="preserve"> 04533024260</w:t>
      </w:r>
      <w:r>
        <w:rPr>
          <w:rFonts w:ascii="Times New Roman" w:hAnsi="Times New Roman"/>
          <w:sz w:val="28"/>
          <w:szCs w:val="28"/>
        </w:rPr>
        <w:t>.</w:t>
      </w:r>
    </w:p>
    <w:p w:rsidR="00FA452C" w:rsidRPr="00076E48" w:rsidRDefault="00FA452C" w:rsidP="00E30AE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E48">
        <w:rPr>
          <w:rFonts w:ascii="Times New Roman" w:hAnsi="Times New Roman"/>
          <w:color w:val="000000"/>
          <w:sz w:val="28"/>
          <w:szCs w:val="28"/>
        </w:rPr>
        <w:t xml:space="preserve">В целях налогообложения </w:t>
      </w:r>
      <w:r>
        <w:rPr>
          <w:rFonts w:ascii="Times New Roman" w:hAnsi="Times New Roman"/>
          <w:color w:val="000000"/>
          <w:sz w:val="28"/>
          <w:szCs w:val="28"/>
        </w:rPr>
        <w:t>Управление</w:t>
      </w:r>
      <w:r w:rsidRPr="00076E48">
        <w:rPr>
          <w:rFonts w:ascii="Times New Roman" w:hAnsi="Times New Roman"/>
          <w:color w:val="000000"/>
          <w:sz w:val="28"/>
          <w:szCs w:val="28"/>
        </w:rPr>
        <w:t xml:space="preserve"> применяет общую систему налогообложения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A452C" w:rsidRDefault="00FA452C" w:rsidP="006D3E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34F72">
        <w:rPr>
          <w:rFonts w:ascii="Times New Roman" w:hAnsi="Times New Roman"/>
          <w:sz w:val="28"/>
          <w:szCs w:val="28"/>
        </w:rPr>
        <w:t>На основании постановления Администрации города Оренбурга от 21.09.2020 № 1468-п «Об организации бухгалтерского, налогового, бюджетного учета и отчетности в отраслевых (функциональных) и территориальных органах Администрации города Оренбурга и муниципальных учреждениях», полномочия по ведению бухгалтерского, налогового, бюджетного учета и формированию установленной отчетности, а также систематизации и обобщению статистических материалов и другой финансово-хозяйственной деятельности Управления переданы в МКУ «Центр муниципальных расчетов»</w:t>
      </w:r>
      <w:r>
        <w:rPr>
          <w:rFonts w:ascii="Times New Roman" w:hAnsi="Times New Roman"/>
          <w:sz w:val="28"/>
          <w:szCs w:val="28"/>
        </w:rPr>
        <w:t>, заключен договор на бухгалтерское обслуживание от 01.09.2020 № 8.</w:t>
      </w:r>
    </w:p>
    <w:p w:rsidR="00FA452C" w:rsidRDefault="00FA452C" w:rsidP="00E30AEE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76E48">
        <w:rPr>
          <w:rFonts w:ascii="Times New Roman" w:hAnsi="Times New Roman"/>
          <w:sz w:val="28"/>
          <w:szCs w:val="28"/>
        </w:rPr>
        <w:t xml:space="preserve">Имущество Управления является собственностью муниципального образования «город Оренбург» и закреплено за ним на праве оперативного управления. </w:t>
      </w:r>
      <w:r w:rsidRPr="00076E48">
        <w:rPr>
          <w:rFonts w:ascii="Times New Roman" w:hAnsi="Times New Roman"/>
          <w:color w:val="000000"/>
          <w:sz w:val="28"/>
          <w:szCs w:val="28"/>
        </w:rPr>
        <w:t xml:space="preserve">Полномочия собственника имущества </w:t>
      </w:r>
      <w:r>
        <w:rPr>
          <w:rFonts w:ascii="Times New Roman" w:hAnsi="Times New Roman"/>
          <w:color w:val="000000"/>
          <w:sz w:val="28"/>
          <w:szCs w:val="28"/>
        </w:rPr>
        <w:t>Управления</w:t>
      </w:r>
      <w:r w:rsidRPr="00076E48">
        <w:rPr>
          <w:rFonts w:ascii="Times New Roman" w:hAnsi="Times New Roman"/>
          <w:color w:val="000000"/>
          <w:sz w:val="28"/>
          <w:szCs w:val="28"/>
        </w:rPr>
        <w:t xml:space="preserve"> осуществляет </w:t>
      </w:r>
      <w:r>
        <w:rPr>
          <w:rFonts w:ascii="Times New Roman" w:hAnsi="Times New Roman"/>
          <w:color w:val="000000"/>
          <w:sz w:val="28"/>
          <w:szCs w:val="28"/>
        </w:rPr>
        <w:t>Комитет по управлению имуществом города Оренбурга</w:t>
      </w:r>
      <w:r w:rsidRPr="00076E48">
        <w:rPr>
          <w:rFonts w:ascii="Times New Roman" w:hAnsi="Times New Roman"/>
          <w:color w:val="000000"/>
          <w:sz w:val="28"/>
          <w:szCs w:val="28"/>
        </w:rPr>
        <w:t xml:space="preserve"> (далее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076E4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КУИ г. Оренбурга</w:t>
      </w:r>
      <w:r w:rsidRPr="00076E48">
        <w:rPr>
          <w:rFonts w:ascii="Times New Roman" w:hAnsi="Times New Roman"/>
          <w:color w:val="000000"/>
          <w:sz w:val="28"/>
          <w:szCs w:val="28"/>
        </w:rPr>
        <w:t>).</w:t>
      </w:r>
    </w:p>
    <w:p w:rsidR="00FA452C" w:rsidRPr="006D3EAA" w:rsidRDefault="00FA452C" w:rsidP="006D3EAA">
      <w:pPr>
        <w:spacing w:after="0" w:line="220" w:lineRule="atLeast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D3EAA">
        <w:rPr>
          <w:rFonts w:ascii="Times New Roman" w:hAnsi="Times New Roman"/>
          <w:sz w:val="28"/>
          <w:szCs w:val="28"/>
        </w:rPr>
        <w:t>Орган</w:t>
      </w:r>
      <w:r>
        <w:rPr>
          <w:rFonts w:ascii="Times New Roman" w:hAnsi="Times New Roman"/>
          <w:sz w:val="28"/>
          <w:szCs w:val="28"/>
        </w:rPr>
        <w:t>,</w:t>
      </w:r>
      <w:r w:rsidRPr="006D3EAA">
        <w:rPr>
          <w:rFonts w:ascii="Times New Roman" w:hAnsi="Times New Roman"/>
          <w:sz w:val="28"/>
          <w:szCs w:val="28"/>
        </w:rPr>
        <w:t xml:space="preserve"> осуществляющи</w:t>
      </w:r>
      <w:r>
        <w:rPr>
          <w:rFonts w:ascii="Times New Roman" w:hAnsi="Times New Roman"/>
          <w:sz w:val="28"/>
          <w:szCs w:val="28"/>
        </w:rPr>
        <w:t>й</w:t>
      </w:r>
      <w:r w:rsidRPr="006D3EAA">
        <w:rPr>
          <w:rFonts w:ascii="Times New Roman" w:hAnsi="Times New Roman"/>
          <w:sz w:val="28"/>
          <w:szCs w:val="28"/>
        </w:rPr>
        <w:t xml:space="preserve"> внешний государственный (муниципальный) финансовый контроль </w:t>
      </w:r>
      <w:r>
        <w:rPr>
          <w:rFonts w:ascii="Times New Roman" w:hAnsi="Times New Roman"/>
          <w:sz w:val="28"/>
          <w:szCs w:val="28"/>
        </w:rPr>
        <w:t>-</w:t>
      </w:r>
      <w:r w:rsidRPr="006D3EAA">
        <w:rPr>
          <w:rFonts w:ascii="Times New Roman" w:hAnsi="Times New Roman"/>
          <w:sz w:val="28"/>
          <w:szCs w:val="28"/>
        </w:rPr>
        <w:t xml:space="preserve"> </w:t>
      </w:r>
      <w:r w:rsidRPr="006D3EAA">
        <w:rPr>
          <w:rFonts w:ascii="Times New Roman" w:hAnsi="Times New Roman"/>
          <w:color w:val="000000"/>
          <w:sz w:val="28"/>
          <w:szCs w:val="28"/>
        </w:rPr>
        <w:t>Счетная палата города Оренбурга.</w:t>
      </w:r>
    </w:p>
    <w:p w:rsidR="00FA452C" w:rsidRPr="006D3EAA" w:rsidRDefault="00FA452C" w:rsidP="006D3EAA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Ответственный за составление б</w:t>
      </w:r>
      <w:r w:rsidRPr="006D3EAA">
        <w:rPr>
          <w:rFonts w:ascii="Times New Roman" w:hAnsi="Times New Roman"/>
          <w:sz w:val="28"/>
        </w:rPr>
        <w:t>юджетн</w:t>
      </w:r>
      <w:r>
        <w:rPr>
          <w:rFonts w:ascii="Times New Roman" w:hAnsi="Times New Roman"/>
          <w:sz w:val="28"/>
        </w:rPr>
        <w:t>ой</w:t>
      </w:r>
      <w:r w:rsidRPr="006D3EAA">
        <w:rPr>
          <w:rFonts w:ascii="Times New Roman" w:hAnsi="Times New Roman"/>
          <w:sz w:val="28"/>
        </w:rPr>
        <w:t xml:space="preserve"> отчетност</w:t>
      </w:r>
      <w:r>
        <w:rPr>
          <w:rFonts w:ascii="Times New Roman" w:hAnsi="Times New Roman"/>
          <w:sz w:val="28"/>
        </w:rPr>
        <w:t>и</w:t>
      </w:r>
      <w:r w:rsidRPr="006D3EA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от централизованной бухгалтерии - </w:t>
      </w:r>
      <w:r w:rsidRPr="006D3EAA">
        <w:rPr>
          <w:rFonts w:ascii="Times New Roman" w:hAnsi="Times New Roman"/>
          <w:sz w:val="28"/>
        </w:rPr>
        <w:t xml:space="preserve"> заместител</w:t>
      </w:r>
      <w:r>
        <w:rPr>
          <w:rFonts w:ascii="Times New Roman" w:hAnsi="Times New Roman"/>
          <w:sz w:val="28"/>
        </w:rPr>
        <w:t>ь</w:t>
      </w:r>
      <w:r w:rsidRPr="006D3EAA">
        <w:rPr>
          <w:rFonts w:ascii="Times New Roman" w:hAnsi="Times New Roman"/>
          <w:sz w:val="28"/>
        </w:rPr>
        <w:t xml:space="preserve"> главного бухгалтера МКУ «</w:t>
      </w:r>
      <w:r>
        <w:rPr>
          <w:rFonts w:ascii="Times New Roman" w:hAnsi="Times New Roman"/>
          <w:sz w:val="28"/>
        </w:rPr>
        <w:t>Центр муниципальных расчетов</w:t>
      </w:r>
      <w:r w:rsidRPr="006D3EAA">
        <w:rPr>
          <w:rFonts w:ascii="Times New Roman" w:hAnsi="Times New Roman"/>
          <w:sz w:val="28"/>
        </w:rPr>
        <w:t>» Саттаров</w:t>
      </w:r>
      <w:r>
        <w:rPr>
          <w:rFonts w:ascii="Times New Roman" w:hAnsi="Times New Roman"/>
          <w:sz w:val="28"/>
        </w:rPr>
        <w:t>а</w:t>
      </w:r>
      <w:r w:rsidRPr="006D3EAA">
        <w:rPr>
          <w:rFonts w:ascii="Times New Roman" w:hAnsi="Times New Roman"/>
          <w:sz w:val="28"/>
        </w:rPr>
        <w:t xml:space="preserve"> Елен</w:t>
      </w:r>
      <w:r>
        <w:rPr>
          <w:rFonts w:ascii="Times New Roman" w:hAnsi="Times New Roman"/>
          <w:sz w:val="28"/>
        </w:rPr>
        <w:t>а</w:t>
      </w:r>
      <w:r w:rsidRPr="006D3EAA">
        <w:rPr>
          <w:rFonts w:ascii="Times New Roman" w:hAnsi="Times New Roman"/>
          <w:sz w:val="28"/>
        </w:rPr>
        <w:t xml:space="preserve"> Константиновн</w:t>
      </w:r>
      <w:r>
        <w:rPr>
          <w:rFonts w:ascii="Times New Roman" w:hAnsi="Times New Roman"/>
          <w:sz w:val="28"/>
        </w:rPr>
        <w:t>а.</w:t>
      </w:r>
    </w:p>
    <w:p w:rsidR="00FA452C" w:rsidRPr="00FF2A71" w:rsidRDefault="00FA452C" w:rsidP="00492E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A452C" w:rsidRDefault="00FA452C" w:rsidP="00492E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2 </w:t>
      </w:r>
      <w:r>
        <w:rPr>
          <w:rFonts w:ascii="Times New Roman" w:hAnsi="Times New Roman"/>
          <w:b/>
          <w:bCs/>
          <w:sz w:val="28"/>
          <w:szCs w:val="28"/>
        </w:rPr>
        <w:t>Результаты деятельности субъекта бюджетной отчетности</w:t>
      </w:r>
    </w:p>
    <w:p w:rsidR="00FA452C" w:rsidRDefault="00FA452C" w:rsidP="00492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A452C" w:rsidRDefault="00FA452C" w:rsidP="00674C94">
      <w:pPr>
        <w:pStyle w:val="Heading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  <w:shd w:val="clear" w:color="auto" w:fill="FFFFFF"/>
        </w:rPr>
      </w:pPr>
      <w:r w:rsidRPr="001641E5">
        <w:rPr>
          <w:b w:val="0"/>
          <w:sz w:val="28"/>
          <w:szCs w:val="28"/>
        </w:rPr>
        <w:t>Управление</w:t>
      </w:r>
      <w:r w:rsidRPr="001641E5">
        <w:rPr>
          <w:b w:val="0"/>
          <w:color w:val="000000"/>
          <w:sz w:val="28"/>
          <w:szCs w:val="28"/>
          <w:shd w:val="clear" w:color="auto" w:fill="FFFFFF"/>
        </w:rPr>
        <w:t xml:space="preserve"> осуществляет закупки товаров, работ и услуг применяя Федеральный закон 44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  <w:r w:rsidRPr="001641E5">
        <w:rPr>
          <w:b w:val="0"/>
          <w:color w:val="000000"/>
          <w:sz w:val="28"/>
          <w:szCs w:val="28"/>
          <w:shd w:val="clear" w:color="auto" w:fill="FFFFFF"/>
        </w:rPr>
        <w:t>- ФЗ «</w:t>
      </w:r>
      <w:r w:rsidRPr="001641E5">
        <w:rPr>
          <w:b w:val="0"/>
          <w:color w:val="22272F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b w:val="0"/>
          <w:color w:val="22272F"/>
          <w:sz w:val="28"/>
          <w:szCs w:val="28"/>
        </w:rPr>
        <w:t>». Годовой объем закупок управления не превышает двух миллионов рублей, что позволяет применять ст. 93 ч. 1 п. 4 «Осуществление закупки у единственного поставщика</w:t>
      </w:r>
      <w:r w:rsidRPr="00852009">
        <w:rPr>
          <w:b w:val="0"/>
          <w:color w:val="22272F"/>
          <w:sz w:val="28"/>
          <w:szCs w:val="28"/>
        </w:rPr>
        <w:t>»</w:t>
      </w:r>
      <w:r>
        <w:rPr>
          <w:b w:val="0"/>
          <w:color w:val="22272F"/>
          <w:sz w:val="28"/>
          <w:szCs w:val="28"/>
        </w:rPr>
        <w:t>.</w:t>
      </w:r>
      <w:r w:rsidRPr="00852009">
        <w:rPr>
          <w:b w:val="0"/>
          <w:color w:val="22272F"/>
          <w:sz w:val="28"/>
          <w:szCs w:val="28"/>
        </w:rPr>
        <w:t xml:space="preserve"> </w:t>
      </w:r>
      <w:r>
        <w:rPr>
          <w:b w:val="0"/>
          <w:color w:val="22272F"/>
          <w:sz w:val="28"/>
          <w:szCs w:val="28"/>
        </w:rPr>
        <w:t xml:space="preserve">Применение данного пункта позволяет Управлению осуществлять закупки у единственного поставщика </w:t>
      </w:r>
      <w:r w:rsidRPr="00852009">
        <w:rPr>
          <w:b w:val="0"/>
          <w:color w:val="000000"/>
          <w:sz w:val="28"/>
          <w:szCs w:val="28"/>
          <w:shd w:val="clear" w:color="auto" w:fill="FFFFFF"/>
        </w:rPr>
        <w:t xml:space="preserve">на сумму, не превышающую </w:t>
      </w:r>
      <w:r>
        <w:rPr>
          <w:b w:val="0"/>
          <w:color w:val="000000"/>
          <w:sz w:val="28"/>
          <w:szCs w:val="28"/>
          <w:shd w:val="clear" w:color="auto" w:fill="FFFFFF"/>
        </w:rPr>
        <w:t>600 000</w:t>
      </w:r>
      <w:r w:rsidRPr="00852009">
        <w:rPr>
          <w:b w:val="0"/>
          <w:color w:val="000000"/>
          <w:sz w:val="28"/>
          <w:szCs w:val="28"/>
          <w:shd w:val="clear" w:color="auto" w:fill="FFFFFF"/>
        </w:rPr>
        <w:t xml:space="preserve"> рублей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без проведения конкурсных процедур.</w:t>
      </w:r>
    </w:p>
    <w:p w:rsidR="00FA452C" w:rsidRPr="00B44973" w:rsidRDefault="00FA452C" w:rsidP="00D858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Штатная численность Управления по состоянию на 01.01.2022 года по сравнению с 01.01.2021 года не изменилась и составляет 6 единиц, вакансий-1. </w:t>
      </w:r>
      <w:r>
        <w:rPr>
          <w:rFonts w:ascii="Times New Roman" w:hAnsi="Times New Roman"/>
          <w:color w:val="000000"/>
          <w:sz w:val="28"/>
          <w:szCs w:val="28"/>
        </w:rPr>
        <w:br/>
        <w:t>В подведомственном учреждении МАУ «МЦО» штатная численность на 01.01.2022  по сравнению с 01.01.2021 года не изменилась и составляет 40 единиц, вакансий - 9,5</w:t>
      </w:r>
      <w:r>
        <w:rPr>
          <w:rFonts w:ascii="Tms Rmn" w:hAnsi="Tms Rmn" w:cs="Tms Rm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единиц</w:t>
      </w:r>
      <w:r>
        <w:rPr>
          <w:rFonts w:ascii="Times New Roman" w:hAnsi="Times New Roman" w:cs="Tms Rmn"/>
          <w:color w:val="000000"/>
          <w:sz w:val="24"/>
          <w:szCs w:val="24"/>
        </w:rPr>
        <w:t>.</w:t>
      </w:r>
    </w:p>
    <w:p w:rsidR="00FA452C" w:rsidRDefault="00FA452C" w:rsidP="00492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в Управлении не проводились меры по повышению квалификации и переподготовке специалистов.</w:t>
      </w:r>
    </w:p>
    <w:p w:rsidR="00FA452C" w:rsidRPr="00F1740D" w:rsidRDefault="00FA452C" w:rsidP="00492EC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1740D">
        <w:rPr>
          <w:rFonts w:ascii="Times New Roman" w:hAnsi="Times New Roman"/>
          <w:sz w:val="28"/>
          <w:szCs w:val="28"/>
        </w:rPr>
        <w:t xml:space="preserve">Согласно приказа финансового управления администрации г. Оренбурга от 07.11.2014 № 71 прилагается дополнительная форма бюджетной отчётности «Сведения о работе муниципальных учреждений города Оренбурга с кредитными учреждениями по реализации зарплатных проектов». </w:t>
      </w:r>
    </w:p>
    <w:p w:rsidR="00FA452C" w:rsidRDefault="00FA452C" w:rsidP="00492E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740D">
        <w:rPr>
          <w:rFonts w:ascii="Times New Roman" w:hAnsi="Times New Roman"/>
          <w:sz w:val="28"/>
          <w:szCs w:val="28"/>
        </w:rPr>
        <w:t>Все сотрудники Управления и подведомственного учреждения получают заработную плату на карты «МИР». ПАО «Сбербанк», ПАО «Промсвязьбанк» и АО «Альфа-банк» оказывают услуги по зачислению заработной платы на карточные счета сотрудников управления без комиссий.</w:t>
      </w:r>
    </w:p>
    <w:p w:rsidR="00FA452C" w:rsidRPr="0036461C" w:rsidRDefault="00FA452C" w:rsidP="00674C94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6461C">
        <w:rPr>
          <w:rFonts w:ascii="Times New Roman" w:hAnsi="Times New Roman"/>
          <w:color w:val="000000"/>
          <w:sz w:val="28"/>
          <w:szCs w:val="28"/>
        </w:rPr>
        <w:t>Управление не имеет на балансе зданий и помещений, располагается в здании подведомственного учреждения МАУ «МЦО», поэтому расходов на обслуживание и содержание здания, а также расходов на коммунальные услуги не несет.</w:t>
      </w:r>
    </w:p>
    <w:p w:rsidR="00FA452C" w:rsidRPr="00852009" w:rsidRDefault="00FA452C" w:rsidP="00E82838">
      <w:pPr>
        <w:pStyle w:val="Heading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EA01FC">
        <w:rPr>
          <w:b w:val="0"/>
          <w:color w:val="000000"/>
          <w:sz w:val="28"/>
          <w:szCs w:val="28"/>
          <w:shd w:val="clear" w:color="auto" w:fill="FFFFFF"/>
        </w:rPr>
        <w:t>Материальная база управления оснащена основными фондами и материальными запасами в соответствии с потребностями сотрудников.</w:t>
      </w:r>
      <w:r>
        <w:rPr>
          <w:b w:val="0"/>
          <w:color w:val="000000"/>
          <w:sz w:val="28"/>
          <w:szCs w:val="28"/>
          <w:shd w:val="clear" w:color="auto" w:fill="FFFFFF"/>
        </w:rPr>
        <w:t xml:space="preserve"> </w:t>
      </w:r>
    </w:p>
    <w:p w:rsidR="00FA452C" w:rsidRPr="0088187C" w:rsidRDefault="00FA452C" w:rsidP="00956DC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03F5B">
        <w:rPr>
          <w:rFonts w:ascii="Times New Roman" w:hAnsi="Times New Roman"/>
          <w:color w:val="000000"/>
          <w:sz w:val="28"/>
          <w:szCs w:val="28"/>
        </w:rPr>
        <w:t xml:space="preserve">По состоянию на 01.01.2022 балансовая стоимость объектов основных средств составляет 569 373,83 руб., в том числе балансовая стоимость основных средств, находящихся в эксплуатации и имеющих нулевую остаточную стоимость – 569 373,83 руб. </w:t>
      </w:r>
      <w:r w:rsidRPr="00D03F5B">
        <w:rPr>
          <w:rFonts w:ascii="Times New Roman" w:hAnsi="Times New Roman"/>
          <w:sz w:val="28"/>
          <w:szCs w:val="28"/>
        </w:rPr>
        <w:t>Временно неэксплуатируемых (неиспользуемых) объектов основных средств и объектов основных средств, изъятых из эксплуатации или удерживаемых до их выбытия на отчетную дату нет.</w:t>
      </w:r>
    </w:p>
    <w:p w:rsidR="00FA452C" w:rsidRDefault="00FA452C" w:rsidP="00AB5B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400448">
        <w:rPr>
          <w:rFonts w:ascii="Times New Roman" w:hAnsi="Times New Roman"/>
          <w:sz w:val="28"/>
          <w:szCs w:val="28"/>
        </w:rPr>
        <w:t xml:space="preserve">Управление профинансировало за отчетный период субсидии на выполнение муниципального задания МАО «МЦО», в рамках заключенных соглашений по графику платежей </w:t>
      </w:r>
      <w:r w:rsidRPr="00247A40">
        <w:rPr>
          <w:rFonts w:ascii="Times New Roman" w:hAnsi="Times New Roman"/>
          <w:sz w:val="28"/>
          <w:szCs w:val="28"/>
        </w:rPr>
        <w:t xml:space="preserve">в сумме 14 545 515,84 руб., субсидии на иные цели – 5 963 878,06 </w:t>
      </w:r>
      <w:r w:rsidRPr="00D22C7D">
        <w:rPr>
          <w:rFonts w:ascii="Times New Roman" w:hAnsi="Times New Roman"/>
          <w:sz w:val="28"/>
          <w:szCs w:val="28"/>
        </w:rPr>
        <w:t>руб. Субсидии были направлены МАУ «МЦО» на выполнение муниципальных программ: «Молодой Оренбург», «Профилактика п</w:t>
      </w:r>
      <w:r w:rsidRPr="00DA5E17">
        <w:rPr>
          <w:rFonts w:ascii="Times New Roman" w:hAnsi="Times New Roman"/>
          <w:sz w:val="28"/>
          <w:szCs w:val="28"/>
        </w:rPr>
        <w:t xml:space="preserve">равонарушений в муниципальном образовании </w:t>
      </w:r>
      <w:r>
        <w:rPr>
          <w:rFonts w:ascii="Times New Roman" w:hAnsi="Times New Roman"/>
          <w:sz w:val="28"/>
          <w:szCs w:val="28"/>
        </w:rPr>
        <w:t>«</w:t>
      </w:r>
      <w:r w:rsidRPr="00DA5E17">
        <w:rPr>
          <w:rFonts w:ascii="Times New Roman" w:hAnsi="Times New Roman"/>
          <w:sz w:val="28"/>
          <w:szCs w:val="28"/>
        </w:rPr>
        <w:t>город Оренбург</w:t>
      </w:r>
      <w:r>
        <w:rPr>
          <w:rFonts w:ascii="Times New Roman" w:hAnsi="Times New Roman"/>
          <w:sz w:val="28"/>
          <w:szCs w:val="28"/>
        </w:rPr>
        <w:t>»,</w:t>
      </w:r>
      <w:r w:rsidRPr="00C50D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«Профилактика терроризма и экстремизма на территории муниципального образования «город Оренбург» </w:t>
      </w:r>
      <w:r w:rsidRPr="00C50DB8">
        <w:rPr>
          <w:rFonts w:ascii="Times New Roman" w:hAnsi="Times New Roman"/>
          <w:sz w:val="28"/>
          <w:szCs w:val="28"/>
        </w:rPr>
        <w:t xml:space="preserve">включающие в себя мероприятия, направленные на трудоустройство, </w:t>
      </w:r>
      <w:r w:rsidRPr="00354963">
        <w:rPr>
          <w:rFonts w:ascii="Times New Roman" w:hAnsi="Times New Roman"/>
          <w:sz w:val="28"/>
          <w:szCs w:val="28"/>
        </w:rPr>
        <w:t>пропаганду здорового образа жизни среди подростков и молодежи, проведение обучающих мероприятий по профилактике экстремизма, терроризма для представителей образовательных организаций, некоммерческих общественных организаций, активной молодежи, в том числе в сети Интернет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54963">
        <w:rPr>
          <w:rFonts w:ascii="Times New Roman" w:hAnsi="Times New Roman"/>
          <w:sz w:val="28"/>
          <w:szCs w:val="28"/>
        </w:rPr>
        <w:t>вовлечение и поддержка молодежных национальных общественных организаций в проведение молодежных творческих площадок по пропаганде идеи добрососедства</w:t>
      </w:r>
      <w:r>
        <w:rPr>
          <w:rFonts w:ascii="Times New Roman" w:hAnsi="Times New Roman"/>
          <w:sz w:val="28"/>
          <w:szCs w:val="28"/>
        </w:rPr>
        <w:t>,</w:t>
      </w:r>
      <w:r w:rsidRPr="00354963">
        <w:rPr>
          <w:rFonts w:ascii="Times New Roman" w:hAnsi="Times New Roman"/>
          <w:sz w:val="28"/>
          <w:szCs w:val="28"/>
        </w:rPr>
        <w:t xml:space="preserve"> общегородские мероприятия.</w:t>
      </w:r>
      <w:r w:rsidRPr="00354963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FA452C" w:rsidRPr="0097347F" w:rsidRDefault="00FA452C" w:rsidP="00214F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44FC4">
        <w:rPr>
          <w:rFonts w:ascii="Times New Roman" w:hAnsi="Times New Roman"/>
          <w:b/>
          <w:sz w:val="28"/>
          <w:szCs w:val="28"/>
        </w:rPr>
        <w:t>Отчет</w:t>
      </w:r>
      <w:r w:rsidRPr="00244FC4">
        <w:rPr>
          <w:rFonts w:ascii="Times New Roman" w:hAnsi="Times New Roman"/>
          <w:sz w:val="28"/>
          <w:szCs w:val="28"/>
        </w:rPr>
        <w:t xml:space="preserve"> о выполнении муниципального задания МАУ «МЦО» № 2 от 30.09.2021г. за 2021 года согласно постановлению Администрации города Оренбурга от 01.12.2015  № 3340-п прилагается.</w:t>
      </w:r>
    </w:p>
    <w:p w:rsidR="00FA452C" w:rsidRDefault="00FA452C" w:rsidP="00492E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452C" w:rsidRDefault="00FA452C" w:rsidP="00492EC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Раздел 3 Анализ отчета об исполнении бюджета субъектом бюджетной отчетности</w:t>
      </w:r>
    </w:p>
    <w:p w:rsidR="00FA452C" w:rsidRPr="00C94CBA" w:rsidRDefault="00FA452C" w:rsidP="00492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52C" w:rsidRDefault="00FA452C" w:rsidP="008E0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8948AE">
        <w:rPr>
          <w:rFonts w:ascii="Times New Roman" w:hAnsi="Times New Roman"/>
          <w:sz w:val="28"/>
          <w:szCs w:val="28"/>
        </w:rPr>
        <w:t>Плановые назначения по доходам у Управления в отчетном периоде отсутствуют, поступлений доходов также не было.</w:t>
      </w:r>
    </w:p>
    <w:p w:rsidR="00FA452C" w:rsidRPr="00A53BE6" w:rsidRDefault="00FA452C" w:rsidP="00492E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7D0A">
        <w:rPr>
          <w:rFonts w:ascii="Times New Roman" w:hAnsi="Times New Roman"/>
          <w:sz w:val="28"/>
          <w:szCs w:val="28"/>
        </w:rPr>
        <w:t>На 01.</w:t>
      </w:r>
      <w:r>
        <w:rPr>
          <w:rFonts w:ascii="Times New Roman" w:hAnsi="Times New Roman"/>
          <w:sz w:val="28"/>
          <w:szCs w:val="28"/>
        </w:rPr>
        <w:t>01</w:t>
      </w:r>
      <w:r w:rsidRPr="00397D0A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2</w:t>
      </w:r>
      <w:r w:rsidRPr="00397D0A">
        <w:rPr>
          <w:rFonts w:ascii="Times New Roman" w:hAnsi="Times New Roman"/>
          <w:sz w:val="28"/>
          <w:szCs w:val="28"/>
        </w:rPr>
        <w:t xml:space="preserve"> Управлению, как главному распорядителю утвержден</w:t>
      </w:r>
      <w:r>
        <w:rPr>
          <w:rFonts w:ascii="Times New Roman" w:hAnsi="Times New Roman"/>
          <w:sz w:val="28"/>
          <w:szCs w:val="28"/>
        </w:rPr>
        <w:t>ы</w:t>
      </w:r>
      <w:r w:rsidRPr="00397D0A">
        <w:rPr>
          <w:rFonts w:ascii="Times New Roman" w:hAnsi="Times New Roman"/>
          <w:sz w:val="28"/>
          <w:szCs w:val="28"/>
        </w:rPr>
        <w:t xml:space="preserve"> ассигновани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397D0A">
        <w:rPr>
          <w:rFonts w:ascii="Times New Roman" w:hAnsi="Times New Roman"/>
          <w:sz w:val="28"/>
          <w:szCs w:val="28"/>
        </w:rPr>
        <w:t xml:space="preserve">на сумму 26 </w:t>
      </w:r>
      <w:r>
        <w:rPr>
          <w:rFonts w:ascii="Times New Roman" w:hAnsi="Times New Roman"/>
          <w:sz w:val="28"/>
          <w:szCs w:val="28"/>
        </w:rPr>
        <w:t>51</w:t>
      </w:r>
      <w:r w:rsidRPr="00397D0A">
        <w:rPr>
          <w:rFonts w:ascii="Times New Roman" w:hAnsi="Times New Roman"/>
          <w:sz w:val="28"/>
          <w:szCs w:val="28"/>
        </w:rPr>
        <w:t>2 000,00 руб</w:t>
      </w:r>
      <w:r>
        <w:rPr>
          <w:rFonts w:ascii="Times New Roman" w:hAnsi="Times New Roman"/>
          <w:sz w:val="28"/>
          <w:szCs w:val="28"/>
        </w:rPr>
        <w:t>.</w:t>
      </w:r>
      <w:r w:rsidRPr="00397D0A">
        <w:rPr>
          <w:rFonts w:ascii="Times New Roman" w:hAnsi="Times New Roman"/>
          <w:sz w:val="28"/>
          <w:szCs w:val="28"/>
        </w:rPr>
        <w:t xml:space="preserve">, лимиты бюджетных обязательств составили – 26 </w:t>
      </w:r>
      <w:r>
        <w:rPr>
          <w:rFonts w:ascii="Times New Roman" w:hAnsi="Times New Roman"/>
          <w:sz w:val="28"/>
          <w:szCs w:val="28"/>
        </w:rPr>
        <w:t>51</w:t>
      </w:r>
      <w:r w:rsidRPr="00397D0A">
        <w:rPr>
          <w:rFonts w:ascii="Times New Roman" w:hAnsi="Times New Roman"/>
          <w:sz w:val="28"/>
          <w:szCs w:val="28"/>
        </w:rPr>
        <w:t xml:space="preserve">2 000,00 руб. Исполнение за отчетный период по расходам составило </w:t>
      </w:r>
      <w:r>
        <w:rPr>
          <w:rFonts w:ascii="Times New Roman" w:hAnsi="Times New Roman"/>
          <w:sz w:val="28"/>
          <w:szCs w:val="28"/>
        </w:rPr>
        <w:t>25 827 962,26</w:t>
      </w:r>
      <w:r w:rsidRPr="00397D0A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Pr="00397D0A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97,42</w:t>
      </w:r>
      <w:r w:rsidRPr="00397D0A">
        <w:rPr>
          <w:rFonts w:ascii="Times New Roman" w:hAnsi="Times New Roman"/>
          <w:sz w:val="28"/>
          <w:szCs w:val="28"/>
        </w:rPr>
        <w:t>% от утвержденных бюджетных ассигнований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A452C" w:rsidRDefault="00FA452C" w:rsidP="008E0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FA452C" w:rsidRPr="00CC7EEE" w:rsidRDefault="00FA452C" w:rsidP="008E03E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C7EEE">
        <w:rPr>
          <w:rFonts w:ascii="Times New Roman" w:hAnsi="Times New Roman"/>
          <w:b/>
          <w:sz w:val="28"/>
          <w:szCs w:val="28"/>
        </w:rPr>
        <w:t>Форма 0503164</w:t>
      </w:r>
      <w:r w:rsidRPr="00CC7EEE">
        <w:rPr>
          <w:b/>
          <w:sz w:val="27"/>
          <w:szCs w:val="27"/>
        </w:rPr>
        <w:t xml:space="preserve"> </w:t>
      </w:r>
      <w:r w:rsidRPr="00CC7EEE">
        <w:rPr>
          <w:rFonts w:ascii="Times New Roman" w:hAnsi="Times New Roman"/>
          <w:b/>
          <w:sz w:val="28"/>
          <w:szCs w:val="28"/>
        </w:rPr>
        <w:t xml:space="preserve">«Сведения об исполнении бюджета». </w:t>
      </w:r>
    </w:p>
    <w:p w:rsidR="00FA452C" w:rsidRPr="008948AE" w:rsidRDefault="00FA452C" w:rsidP="008E03E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948AE">
        <w:rPr>
          <w:rFonts w:ascii="Times New Roman" w:hAnsi="Times New Roman"/>
          <w:bCs/>
          <w:sz w:val="28"/>
          <w:szCs w:val="28"/>
        </w:rPr>
        <w:t xml:space="preserve">В форме </w:t>
      </w:r>
      <w:r w:rsidRPr="008948AE">
        <w:rPr>
          <w:rFonts w:ascii="Times New Roman" w:hAnsi="Times New Roman"/>
          <w:sz w:val="28"/>
          <w:szCs w:val="28"/>
        </w:rPr>
        <w:t>отражаются    показатели,  по   которым исполнение  на  отчетную  дату  составило  менее 95</w:t>
      </w:r>
      <w:r>
        <w:rPr>
          <w:rFonts w:ascii="Times New Roman" w:hAnsi="Times New Roman"/>
          <w:sz w:val="28"/>
          <w:szCs w:val="28"/>
        </w:rPr>
        <w:t>% и более 105</w:t>
      </w:r>
      <w:r w:rsidRPr="008948AE">
        <w:rPr>
          <w:rFonts w:ascii="Times New Roman" w:hAnsi="Times New Roman"/>
          <w:sz w:val="28"/>
          <w:szCs w:val="28"/>
        </w:rPr>
        <w:t>% от плановых (прогнозных) годовых назначений, по разделу по разделу «Расходы бюджета» отражаются показатели, по которым исполнение на отчетную дату составило соответственно менее 95% от утвержденных годовых назначений.</w:t>
      </w:r>
    </w:p>
    <w:p w:rsidR="00FA452C" w:rsidRDefault="00FA452C" w:rsidP="008E03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Причины</w:t>
      </w:r>
      <w:r w:rsidRPr="008E2F5C">
        <w:rPr>
          <w:rFonts w:ascii="Times New Roman" w:hAnsi="Times New Roman"/>
          <w:sz w:val="28"/>
          <w:szCs w:val="28"/>
        </w:rPr>
        <w:t xml:space="preserve"> отклонени</w:t>
      </w:r>
      <w:r>
        <w:rPr>
          <w:rFonts w:ascii="Times New Roman" w:hAnsi="Times New Roman"/>
          <w:sz w:val="28"/>
          <w:szCs w:val="28"/>
        </w:rPr>
        <w:t>я</w:t>
      </w:r>
      <w:r w:rsidRPr="008E2F5C">
        <w:rPr>
          <w:rFonts w:ascii="Times New Roman" w:hAnsi="Times New Roman"/>
          <w:sz w:val="28"/>
          <w:szCs w:val="28"/>
        </w:rPr>
        <w:t xml:space="preserve"> от планового процента исполнения</w:t>
      </w:r>
      <w:r>
        <w:rPr>
          <w:rFonts w:ascii="Times New Roman" w:hAnsi="Times New Roman"/>
          <w:sz w:val="28"/>
          <w:szCs w:val="28"/>
        </w:rPr>
        <w:t xml:space="preserve"> по расходам по коду 99 «Иные причины»:</w:t>
      </w:r>
    </w:p>
    <w:p w:rsidR="00FA452C" w:rsidRDefault="00FA452C" w:rsidP="008E03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подраздел 0709, целевая статья 29 010 11 060 – при плане 5 634 000,00 руб. исполнение составило 5 218 568,36 руб. или 92,63%. Проведена о</w:t>
      </w:r>
      <w:r w:rsidRPr="008948AE">
        <w:rPr>
          <w:rFonts w:ascii="Times New Roman" w:hAnsi="Times New Roman"/>
          <w:sz w:val="28"/>
          <w:szCs w:val="28"/>
        </w:rPr>
        <w:t>птимизаци</w:t>
      </w:r>
      <w:r>
        <w:rPr>
          <w:rFonts w:ascii="Times New Roman" w:hAnsi="Times New Roman"/>
          <w:sz w:val="28"/>
          <w:szCs w:val="28"/>
        </w:rPr>
        <w:t>я</w:t>
      </w:r>
      <w:r w:rsidRPr="008948AE">
        <w:rPr>
          <w:rFonts w:ascii="Times New Roman" w:hAnsi="Times New Roman"/>
          <w:sz w:val="28"/>
          <w:szCs w:val="28"/>
        </w:rPr>
        <w:t xml:space="preserve"> расходов </w:t>
      </w:r>
      <w:r>
        <w:rPr>
          <w:rFonts w:ascii="Times New Roman" w:hAnsi="Times New Roman"/>
          <w:sz w:val="28"/>
          <w:szCs w:val="28"/>
        </w:rPr>
        <w:t xml:space="preserve">на содержание аппарата управления </w:t>
      </w:r>
      <w:r w:rsidRPr="008948AE">
        <w:rPr>
          <w:rFonts w:ascii="Times New Roman" w:hAnsi="Times New Roman"/>
          <w:sz w:val="28"/>
          <w:szCs w:val="28"/>
        </w:rPr>
        <w:t xml:space="preserve">в связи с введением ограничительных мероприятий </w:t>
      </w:r>
      <w:r>
        <w:rPr>
          <w:rFonts w:ascii="Times New Roman" w:hAnsi="Times New Roman"/>
          <w:sz w:val="28"/>
          <w:szCs w:val="28"/>
        </w:rPr>
        <w:t>и</w:t>
      </w:r>
      <w:r w:rsidRPr="008948AE">
        <w:rPr>
          <w:rFonts w:ascii="Times New Roman" w:hAnsi="Times New Roman"/>
          <w:sz w:val="28"/>
          <w:szCs w:val="28"/>
        </w:rPr>
        <w:t xml:space="preserve"> эпидемиологической ситуацией</w:t>
      </w:r>
      <w:r>
        <w:rPr>
          <w:rFonts w:ascii="Times New Roman" w:hAnsi="Times New Roman"/>
          <w:sz w:val="28"/>
          <w:szCs w:val="28"/>
        </w:rPr>
        <w:t xml:space="preserve"> вызванной распространением</w:t>
      </w:r>
      <w:r w:rsidRPr="008948AE">
        <w:rPr>
          <w:sz w:val="24"/>
          <w:szCs w:val="24"/>
        </w:rPr>
        <w:t xml:space="preserve"> </w:t>
      </w:r>
      <w:r w:rsidRPr="008948AE">
        <w:rPr>
          <w:rFonts w:ascii="Times New Roman" w:hAnsi="Times New Roman"/>
          <w:sz w:val="28"/>
          <w:szCs w:val="28"/>
        </w:rPr>
        <w:t>новой коронавирусной инфекцией</w:t>
      </w:r>
      <w:r>
        <w:rPr>
          <w:rFonts w:ascii="Times New Roman" w:hAnsi="Times New Roman"/>
          <w:sz w:val="28"/>
          <w:szCs w:val="28"/>
        </w:rPr>
        <w:t>.</w:t>
      </w:r>
    </w:p>
    <w:p w:rsidR="00FA452C" w:rsidRDefault="00FA452C" w:rsidP="00A14F6C">
      <w:pPr>
        <w:tabs>
          <w:tab w:val="left" w:pos="11265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A452C" w:rsidRPr="00A14F6C" w:rsidRDefault="00FA452C" w:rsidP="00A14F6C">
      <w:pPr>
        <w:tabs>
          <w:tab w:val="left" w:pos="11265"/>
        </w:tabs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A14F6C">
        <w:rPr>
          <w:rFonts w:ascii="Times New Roman" w:hAnsi="Times New Roman"/>
          <w:i/>
          <w:sz w:val="28"/>
          <w:szCs w:val="28"/>
        </w:rPr>
        <w:t xml:space="preserve">Анализ исполнения бюджета по расходам за </w:t>
      </w:r>
      <w:r w:rsidRPr="00AE4C45">
        <w:rPr>
          <w:rFonts w:ascii="Times New Roman" w:hAnsi="Times New Roman"/>
          <w:i/>
          <w:sz w:val="28"/>
          <w:szCs w:val="28"/>
        </w:rPr>
        <w:t>2021 год</w:t>
      </w:r>
    </w:p>
    <w:p w:rsidR="00FA452C" w:rsidRPr="00B17357" w:rsidRDefault="00FA452C" w:rsidP="00EF018B">
      <w:pPr>
        <w:tabs>
          <w:tab w:val="left" w:pos="11265"/>
          <w:tab w:val="left" w:pos="1216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17357">
        <w:rPr>
          <w:rFonts w:ascii="Times New Roman" w:hAnsi="Times New Roman"/>
          <w:sz w:val="28"/>
          <w:szCs w:val="28"/>
        </w:rPr>
        <w:t xml:space="preserve"> (руб</w:t>
      </w:r>
      <w:r>
        <w:rPr>
          <w:rFonts w:ascii="Times New Roman" w:hAnsi="Times New Roman"/>
          <w:sz w:val="28"/>
          <w:szCs w:val="28"/>
        </w:rPr>
        <w:t>.</w:t>
      </w:r>
      <w:r w:rsidRPr="00B17357">
        <w:rPr>
          <w:rFonts w:ascii="Times New Roman" w:hAnsi="Times New Roman"/>
          <w:sz w:val="28"/>
          <w:szCs w:val="28"/>
        </w:rPr>
        <w:t>)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2"/>
        <w:gridCol w:w="1596"/>
        <w:gridCol w:w="1710"/>
        <w:gridCol w:w="2520"/>
        <w:gridCol w:w="1260"/>
        <w:gridCol w:w="1980"/>
      </w:tblGrid>
      <w:tr w:rsidR="00FA452C" w:rsidRPr="00D22C7D" w:rsidTr="00D22C7D">
        <w:trPr>
          <w:tblHeader/>
        </w:trPr>
        <w:tc>
          <w:tcPr>
            <w:tcW w:w="1302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596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Уточненный план на 2021 год</w:t>
            </w:r>
          </w:p>
        </w:tc>
        <w:tc>
          <w:tcPr>
            <w:tcW w:w="171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Исполнено в 2021 году</w:t>
            </w:r>
          </w:p>
        </w:tc>
        <w:tc>
          <w:tcPr>
            <w:tcW w:w="252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Направление произведенных расходов</w:t>
            </w:r>
          </w:p>
        </w:tc>
        <w:tc>
          <w:tcPr>
            <w:tcW w:w="1260" w:type="dxa"/>
          </w:tcPr>
          <w:p w:rsidR="00FA452C" w:rsidRPr="00D22C7D" w:rsidRDefault="00FA452C" w:rsidP="00CC7EEE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% исполнения к уточненному плану</w:t>
            </w:r>
          </w:p>
        </w:tc>
        <w:tc>
          <w:tcPr>
            <w:tcW w:w="198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Причины неисполнения назначений</w:t>
            </w:r>
          </w:p>
        </w:tc>
      </w:tr>
      <w:tr w:rsidR="00FA452C" w:rsidRPr="00D22C7D" w:rsidTr="00D22C7D">
        <w:trPr>
          <w:tblHeader/>
        </w:trPr>
        <w:tc>
          <w:tcPr>
            <w:tcW w:w="1302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FA452C" w:rsidRPr="00D22C7D" w:rsidRDefault="00FA452C" w:rsidP="00CC7EEE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A452C" w:rsidRPr="00D22C7D" w:rsidTr="00D22C7D">
        <w:tc>
          <w:tcPr>
            <w:tcW w:w="1302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0707</w:t>
            </w:r>
          </w:p>
        </w:tc>
        <w:tc>
          <w:tcPr>
            <w:tcW w:w="1596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20 878 000,00</w:t>
            </w:r>
          </w:p>
        </w:tc>
        <w:tc>
          <w:tcPr>
            <w:tcW w:w="171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20 609 393,90</w:t>
            </w:r>
          </w:p>
        </w:tc>
        <w:tc>
          <w:tcPr>
            <w:tcW w:w="252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проведение мероприятий по профилактике правонарушений, по пропаганде здорового образа жизни среди молодого населения, направленных на содействие молодежи в выборе профессии и ориентировании на рынке труда, направленных на поддержку и развитие добровольчества, субсидии МАУ «МЦО» на выполнение муниципального задания и субсидии на иные цели, гранты в форме субсидий молодежи (физическим лицам) для реализации социально значимых проектов</w:t>
            </w:r>
          </w:p>
        </w:tc>
        <w:tc>
          <w:tcPr>
            <w:tcW w:w="126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98,71</w:t>
            </w:r>
          </w:p>
        </w:tc>
        <w:tc>
          <w:tcPr>
            <w:tcW w:w="198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оплата работ, услуг производится «по факту» на основании актов выполненных работ</w:t>
            </w:r>
          </w:p>
        </w:tc>
      </w:tr>
      <w:tr w:rsidR="00FA452C" w:rsidRPr="00D22C7D" w:rsidTr="00D22C7D">
        <w:tc>
          <w:tcPr>
            <w:tcW w:w="1302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0709</w:t>
            </w:r>
          </w:p>
        </w:tc>
        <w:tc>
          <w:tcPr>
            <w:tcW w:w="1596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5 634 000,00</w:t>
            </w:r>
          </w:p>
        </w:tc>
        <w:tc>
          <w:tcPr>
            <w:tcW w:w="171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5 218 568,36</w:t>
            </w:r>
          </w:p>
        </w:tc>
        <w:tc>
          <w:tcPr>
            <w:tcW w:w="252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260" w:type="dxa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92,63</w:t>
            </w:r>
          </w:p>
        </w:tc>
        <w:tc>
          <w:tcPr>
            <w:tcW w:w="1980" w:type="dxa"/>
          </w:tcPr>
          <w:p w:rsidR="00FA452C" w:rsidRPr="00D22C7D" w:rsidRDefault="00FA452C" w:rsidP="00474763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C7D">
              <w:rPr>
                <w:rFonts w:ascii="Times New Roman" w:hAnsi="Times New Roman"/>
                <w:sz w:val="24"/>
                <w:szCs w:val="24"/>
              </w:rPr>
              <w:t>оплата работ, услуг производится «по факту» на основании актов выполненных работ</w:t>
            </w:r>
          </w:p>
        </w:tc>
      </w:tr>
      <w:tr w:rsidR="00FA452C" w:rsidRPr="00D22C7D" w:rsidTr="00D22C7D">
        <w:tc>
          <w:tcPr>
            <w:tcW w:w="1302" w:type="dxa"/>
            <w:shd w:val="clear" w:color="auto" w:fill="FFFF00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FFFF00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2C7D">
              <w:rPr>
                <w:rFonts w:ascii="Times New Roman" w:hAnsi="Times New Roman"/>
                <w:b/>
                <w:sz w:val="24"/>
                <w:szCs w:val="24"/>
              </w:rPr>
              <w:t>26 512 000,00</w:t>
            </w:r>
          </w:p>
        </w:tc>
        <w:tc>
          <w:tcPr>
            <w:tcW w:w="1710" w:type="dxa"/>
            <w:shd w:val="clear" w:color="auto" w:fill="FFFF00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2C7D">
              <w:rPr>
                <w:rFonts w:ascii="Times New Roman" w:hAnsi="Times New Roman"/>
                <w:b/>
                <w:sz w:val="24"/>
                <w:szCs w:val="24"/>
              </w:rPr>
              <w:t>25 827 962,26</w:t>
            </w:r>
          </w:p>
        </w:tc>
        <w:tc>
          <w:tcPr>
            <w:tcW w:w="2520" w:type="dxa"/>
            <w:shd w:val="clear" w:color="auto" w:fill="FFFF00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FFFF00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22C7D">
              <w:rPr>
                <w:rFonts w:ascii="Times New Roman" w:hAnsi="Times New Roman"/>
                <w:b/>
                <w:sz w:val="24"/>
                <w:szCs w:val="24"/>
              </w:rPr>
              <w:t>97,42</w:t>
            </w:r>
          </w:p>
        </w:tc>
        <w:tc>
          <w:tcPr>
            <w:tcW w:w="1980" w:type="dxa"/>
            <w:shd w:val="clear" w:color="auto" w:fill="FFFF00"/>
          </w:tcPr>
          <w:p w:rsidR="00FA452C" w:rsidRPr="00D22C7D" w:rsidRDefault="00FA452C" w:rsidP="00AA54B9">
            <w:pPr>
              <w:tabs>
                <w:tab w:val="left" w:pos="11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452C" w:rsidRDefault="00FA452C" w:rsidP="00DC209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FA452C" w:rsidRDefault="00FA452C" w:rsidP="006114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</w:pPr>
    </w:p>
    <w:p w:rsidR="00FA452C" w:rsidRDefault="00FA452C" w:rsidP="006114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</w:pPr>
      <w:r w:rsidRPr="009624E7"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  <w:t>Сведения об исполнении мероприятий в рамках муниципальных программ</w:t>
      </w:r>
    </w:p>
    <w:p w:rsidR="00FA452C" w:rsidRPr="009624E7" w:rsidRDefault="00FA452C" w:rsidP="006114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pacing w:val="2"/>
          <w:sz w:val="28"/>
          <w:szCs w:val="28"/>
          <w:shd w:val="clear" w:color="auto" w:fill="FFFFFF"/>
        </w:rPr>
      </w:pPr>
    </w:p>
    <w:tbl>
      <w:tblPr>
        <w:tblW w:w="10275" w:type="dxa"/>
        <w:tblInd w:w="93" w:type="dxa"/>
        <w:tblLayout w:type="fixed"/>
        <w:tblLook w:val="0000"/>
      </w:tblPr>
      <w:tblGrid>
        <w:gridCol w:w="1815"/>
        <w:gridCol w:w="1260"/>
        <w:gridCol w:w="2231"/>
        <w:gridCol w:w="1295"/>
        <w:gridCol w:w="1334"/>
        <w:gridCol w:w="1054"/>
        <w:gridCol w:w="1286"/>
      </w:tblGrid>
      <w:tr w:rsidR="00FA452C" w:rsidRPr="009624E7" w:rsidTr="00DC4772">
        <w:trPr>
          <w:trHeight w:val="1427"/>
          <w:tblHeader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программы, подпрограммы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Код целевой статьи расходов</w:t>
            </w: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br/>
              <w:t>по бюджетной классификации</w:t>
            </w:r>
          </w:p>
        </w:tc>
        <w:tc>
          <w:tcPr>
            <w:tcW w:w="2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br/>
              <w:t>мероприятия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Утверждено бюджетной росписью,</w:t>
            </w: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br/>
              <w:t>с учетом изменений, руб.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Исполнено,</w:t>
            </w: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br/>
              <w:t>руб.</w:t>
            </w:r>
          </w:p>
        </w:tc>
        <w:tc>
          <w:tcPr>
            <w:tcW w:w="1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Не исполнено, руб.</w:t>
            </w:r>
          </w:p>
        </w:tc>
        <w:tc>
          <w:tcPr>
            <w:tcW w:w="12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Причины</w:t>
            </w: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br/>
              <w:t>отклонений</w:t>
            </w:r>
          </w:p>
        </w:tc>
      </w:tr>
      <w:tr w:rsidR="00FA452C" w:rsidRPr="009624E7" w:rsidTr="00DC4772">
        <w:trPr>
          <w:trHeight w:val="255"/>
          <w:tblHeader/>
        </w:trPr>
        <w:tc>
          <w:tcPr>
            <w:tcW w:w="181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FA452C" w:rsidRPr="009624E7" w:rsidTr="00DC4772">
        <w:trPr>
          <w:trHeight w:val="900"/>
        </w:trPr>
        <w:tc>
          <w:tcPr>
            <w:tcW w:w="18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"Профилактика правонарушений в муниципальном образовании "город Оренбург "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2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пропаганде здорового образа жизни среди молодого населения</w:t>
            </w:r>
          </w:p>
        </w:tc>
        <w:tc>
          <w:tcPr>
            <w:tcW w:w="1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3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159 999,89</w:t>
            </w:r>
          </w:p>
        </w:tc>
        <w:tc>
          <w:tcPr>
            <w:tcW w:w="10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оплата работ «по факту» на основании актов выполненных работ</w:t>
            </w:r>
          </w:p>
        </w:tc>
      </w:tr>
      <w:tr w:rsidR="00FA452C" w:rsidRPr="009624E7" w:rsidTr="00DC4772">
        <w:trPr>
          <w:trHeight w:val="112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"Профилактика правонарушений в муниципальном образовании "город Оренбург 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профилактике правонарушений правового, информационно-организационного, социального, воспитательного характера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649 924,44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75,56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оплата работ «по факту» на основании актов выполненных работ</w:t>
            </w:r>
          </w:p>
        </w:tc>
      </w:tr>
      <w:tr w:rsidR="00FA452C" w:rsidRPr="009624E7" w:rsidTr="00DC4772">
        <w:trPr>
          <w:trHeight w:val="112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2900000000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Мероприятия, направленные на содействие молодежи в выборе профессии и ориентировании на рынке труда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287 919,50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80,50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оплата работ «по факту» на основании актов выполненных работ</w:t>
            </w:r>
          </w:p>
        </w:tc>
      </w:tr>
      <w:tr w:rsidR="00FA452C" w:rsidRPr="009624E7" w:rsidTr="00DC4772">
        <w:trPr>
          <w:trHeight w:val="90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2900000000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Мероприятия, направленные на развитие информационного пространства в молодежной среде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340 000,00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334 710,00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5 290,00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оплата работ «по факту» на основании актов выполненных работ</w:t>
            </w:r>
          </w:p>
        </w:tc>
      </w:tr>
      <w:tr w:rsidR="00FA452C" w:rsidRPr="009624E7" w:rsidTr="00DC4772">
        <w:trPr>
          <w:trHeight w:val="135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2900000000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Выполнение МАУ "Молодежный центр города Оренбурга" муниципального задания на оказание муниципальных услуг (работ) в сфере молодежной политики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14 793 000,00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14 545 515,84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247 484,16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оплата работ «по факту» на основании актов выполненных работ</w:t>
            </w:r>
          </w:p>
        </w:tc>
      </w:tr>
      <w:tr w:rsidR="00FA452C" w:rsidRPr="009624E7" w:rsidTr="00DC4772">
        <w:trPr>
          <w:trHeight w:val="202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2900000000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Обеспечение деятельности управления молодежной политики администрации города Оренбурга по исполнению полномочий Администрации города Оренбурга по решению вопросов местного значения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5 634 000,00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5 218 568,36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415 431,64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введение ограничительных мероприятий в связи с проведением мер по обеспечению санитарно-эпидемиологического благополучия населения</w:t>
            </w:r>
          </w:p>
        </w:tc>
      </w:tr>
      <w:tr w:rsidR="00FA452C" w:rsidRPr="009624E7" w:rsidTr="00DC4772">
        <w:trPr>
          <w:trHeight w:val="90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2900000000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Мероприятия, направленные на формирование социально активной позиции молодежи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542 872,80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7 127,20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оплата работ «по факту» на основании актов выполненных работ</w:t>
            </w:r>
          </w:p>
        </w:tc>
      </w:tr>
      <w:tr w:rsidR="00FA452C" w:rsidRPr="009624E7" w:rsidTr="00DC4772">
        <w:trPr>
          <w:trHeight w:val="90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2900000000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Гранты в форме субсидий молодежи (физическим лицам) для реализации социально значимых проектов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A452C" w:rsidRPr="009624E7" w:rsidTr="00DC4772">
        <w:trPr>
          <w:trHeight w:val="90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2900000000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поддержке и развитию творческого и научно - технического потенциала молодежи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1 157 000,00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1 153 949,30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3 050,70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оплата работ «по факту» на основании актов выполненных работ</w:t>
            </w:r>
          </w:p>
        </w:tc>
      </w:tr>
      <w:tr w:rsidR="00FA452C" w:rsidRPr="009624E7" w:rsidTr="00DC4772">
        <w:trPr>
          <w:trHeight w:val="90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2900000000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Мероприятия, направленные на поддержку и развитие добровольчества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530 000,00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525 679,98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4 320,02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оплата работ «по факту» на основании актов выполненных работ</w:t>
            </w:r>
          </w:p>
        </w:tc>
      </w:tr>
      <w:tr w:rsidR="00FA452C" w:rsidRPr="009624E7" w:rsidTr="00DC4772">
        <w:trPr>
          <w:trHeight w:val="900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"Молодой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2900000000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Мероприятия, направленные на развитие гражданственности и патриотизма в молодежной среде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2 230 000,00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2 228 822,65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1 177,35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оплата работ «по факту» на основании актов выполненных работ</w:t>
            </w:r>
          </w:p>
        </w:tc>
      </w:tr>
      <w:tr w:rsidR="00FA452C" w:rsidRPr="009624E7" w:rsidTr="00DC4772">
        <w:trPr>
          <w:trHeight w:val="112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"Профилактика терроризма и экстремизма на территории муниципального образования "город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5700000000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Проведение мероприятий по гармонизации межнациональных и межконфессиональных отношений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A452C" w:rsidRPr="009624E7" w:rsidTr="00DC4772">
        <w:trPr>
          <w:trHeight w:val="202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"Профилактика терроризма и экстремизма на территории муниципального образования "город Оренбург"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5700000000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Культурно - просветительская и воспитательна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я</w:t>
            </w: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работа, направленная на формирование неприятия идеологии терроризма и предупреждение экстремистской деятельности в подростковой и молодежной среде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64 999,50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12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9624E7" w:rsidRDefault="00FA452C" w:rsidP="00D80E11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24E7">
              <w:rPr>
                <w:rFonts w:ascii="Arial" w:hAnsi="Arial" w:cs="Arial"/>
                <w:color w:val="000000"/>
                <w:sz w:val="16"/>
                <w:szCs w:val="16"/>
              </w:rPr>
              <w:t>оплата работ «по факту» на основании актов выполненных работ</w:t>
            </w:r>
          </w:p>
        </w:tc>
      </w:tr>
    </w:tbl>
    <w:p w:rsidR="00FA452C" w:rsidRDefault="00FA452C" w:rsidP="008948A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948AE">
        <w:rPr>
          <w:rFonts w:ascii="Times New Roman" w:hAnsi="Times New Roman"/>
          <w:sz w:val="28"/>
          <w:szCs w:val="28"/>
        </w:rPr>
        <w:t xml:space="preserve">  </w:t>
      </w:r>
    </w:p>
    <w:p w:rsidR="00FA452C" w:rsidRDefault="00FA452C" w:rsidP="009C2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452C" w:rsidRDefault="00FA452C" w:rsidP="009C2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4</w:t>
      </w:r>
      <w:r w:rsidRPr="0055480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</w:rPr>
        <w:t>Анализ показателей бухгалтерской отчетности субъекта бюджетной отчетности</w:t>
      </w:r>
    </w:p>
    <w:p w:rsidR="00FA452C" w:rsidRDefault="00FA452C" w:rsidP="00EF018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A452C" w:rsidRDefault="00FA452C" w:rsidP="00FA22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452C" w:rsidRDefault="00FA452C" w:rsidP="003150C2">
      <w:pPr>
        <w:pStyle w:val="BodyText"/>
        <w:ind w:firstLine="709"/>
        <w:rPr>
          <w:b/>
          <w:sz w:val="28"/>
          <w:szCs w:val="28"/>
        </w:rPr>
      </w:pPr>
      <w:r w:rsidRPr="00812D87">
        <w:rPr>
          <w:b/>
          <w:sz w:val="28"/>
          <w:szCs w:val="28"/>
        </w:rPr>
        <w:t>Форма 0503125</w:t>
      </w:r>
      <w:r>
        <w:rPr>
          <w:b/>
          <w:sz w:val="28"/>
          <w:szCs w:val="28"/>
        </w:rPr>
        <w:t xml:space="preserve"> </w:t>
      </w:r>
      <w:r w:rsidRPr="007026F2">
        <w:rPr>
          <w:b/>
          <w:sz w:val="28"/>
          <w:szCs w:val="28"/>
        </w:rPr>
        <w:t>«Справка по консолидируемым расчётам»</w:t>
      </w:r>
      <w:r>
        <w:rPr>
          <w:b/>
          <w:sz w:val="28"/>
          <w:szCs w:val="28"/>
        </w:rPr>
        <w:t>.</w:t>
      </w:r>
    </w:p>
    <w:p w:rsidR="00FA452C" w:rsidRPr="00D03F5B" w:rsidRDefault="00FA452C" w:rsidP="003150C2">
      <w:pPr>
        <w:pStyle w:val="BodyText"/>
        <w:ind w:firstLine="709"/>
        <w:rPr>
          <w:sz w:val="28"/>
          <w:szCs w:val="28"/>
        </w:rPr>
      </w:pPr>
      <w:r w:rsidRPr="00D03F5B">
        <w:rPr>
          <w:sz w:val="28"/>
          <w:szCs w:val="28"/>
        </w:rPr>
        <w:t xml:space="preserve">В течение отчетного периода операции по передаче нефинансовых активов в рамках межбюджетных расчетов  не осуществлялись. </w:t>
      </w:r>
    </w:p>
    <w:p w:rsidR="00FA452C" w:rsidRPr="00D03F5B" w:rsidRDefault="00FA452C" w:rsidP="003150C2">
      <w:pPr>
        <w:pStyle w:val="BodyText"/>
        <w:ind w:firstLine="709"/>
        <w:rPr>
          <w:sz w:val="28"/>
          <w:szCs w:val="28"/>
        </w:rPr>
      </w:pPr>
      <w:r w:rsidRPr="00D03F5B">
        <w:rPr>
          <w:sz w:val="28"/>
          <w:szCs w:val="28"/>
        </w:rPr>
        <w:t>Выбытие нефинансовых активов в рамках внутрибюджетных расчетов в отчетном периоде составило – 42 500,00 руб., в том числе по счетам:</w:t>
      </w:r>
    </w:p>
    <w:p w:rsidR="00FA452C" w:rsidRPr="00D03F5B" w:rsidRDefault="00FA452C" w:rsidP="00315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03F5B">
        <w:rPr>
          <w:rFonts w:ascii="Times New Roman" w:hAnsi="Times New Roman"/>
          <w:b/>
          <w:sz w:val="28"/>
          <w:szCs w:val="28"/>
        </w:rPr>
        <w:t>1 401 20 281</w:t>
      </w:r>
    </w:p>
    <w:p w:rsidR="00FA452C" w:rsidRPr="00D03F5B" w:rsidRDefault="00FA452C" w:rsidP="00315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D03F5B">
        <w:rPr>
          <w:rFonts w:ascii="Times New Roman" w:hAnsi="Times New Roman"/>
          <w:sz w:val="28"/>
          <w:szCs w:val="28"/>
          <w:u w:val="single"/>
        </w:rPr>
        <w:t>Передано в МКУ «ЦМР»:</w:t>
      </w:r>
    </w:p>
    <w:p w:rsidR="00FA452C" w:rsidRPr="00D03F5B" w:rsidRDefault="00FA452C" w:rsidP="00315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F5B">
        <w:rPr>
          <w:rFonts w:ascii="Times New Roman" w:hAnsi="Times New Roman"/>
          <w:sz w:val="28"/>
          <w:szCs w:val="28"/>
        </w:rPr>
        <w:t>- неисключительные права пользования стоимостью 42 500,00 руб.</w:t>
      </w:r>
    </w:p>
    <w:p w:rsidR="00FA452C" w:rsidRPr="002251E0" w:rsidRDefault="00FA452C" w:rsidP="00FA22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452C" w:rsidRDefault="00FA452C" w:rsidP="00FA22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Расшифровка показателей</w:t>
      </w:r>
      <w:r w:rsidRPr="007E122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ф</w:t>
      </w:r>
      <w:r w:rsidRPr="00CC7EEE">
        <w:rPr>
          <w:rFonts w:ascii="Times New Roman" w:hAnsi="Times New Roman"/>
          <w:b/>
          <w:sz w:val="28"/>
          <w:szCs w:val="28"/>
        </w:rPr>
        <w:t>орм</w:t>
      </w:r>
      <w:r>
        <w:rPr>
          <w:rFonts w:ascii="Times New Roman" w:hAnsi="Times New Roman"/>
          <w:b/>
          <w:sz w:val="28"/>
          <w:szCs w:val="28"/>
        </w:rPr>
        <w:t>ы</w:t>
      </w:r>
      <w:r w:rsidRPr="00CC7EEE">
        <w:rPr>
          <w:rFonts w:ascii="Times New Roman" w:hAnsi="Times New Roman"/>
          <w:b/>
          <w:sz w:val="28"/>
          <w:szCs w:val="28"/>
        </w:rPr>
        <w:t xml:space="preserve"> 05031</w:t>
      </w:r>
      <w:r>
        <w:rPr>
          <w:rFonts w:ascii="Times New Roman" w:hAnsi="Times New Roman"/>
          <w:b/>
          <w:sz w:val="28"/>
          <w:szCs w:val="28"/>
        </w:rPr>
        <w:t>21</w:t>
      </w:r>
      <w:r w:rsidRPr="00CC7EEE">
        <w:rPr>
          <w:b/>
          <w:sz w:val="27"/>
          <w:szCs w:val="27"/>
        </w:rPr>
        <w:t xml:space="preserve"> </w:t>
      </w:r>
      <w:r w:rsidRPr="00CC7EE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Отчет о финансовых результатах деятельности</w:t>
      </w:r>
      <w:r w:rsidRPr="00CC7EEE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FA452C" w:rsidRDefault="00FA452C" w:rsidP="00FA22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28"/>
        <w:gridCol w:w="1980"/>
        <w:gridCol w:w="6660"/>
      </w:tblGrid>
      <w:tr w:rsidR="00FA452C" w:rsidRPr="007E1220" w:rsidTr="00DC4772">
        <w:tc>
          <w:tcPr>
            <w:tcW w:w="1728" w:type="dxa"/>
          </w:tcPr>
          <w:p w:rsidR="00FA452C" w:rsidRPr="00017581" w:rsidRDefault="00FA452C" w:rsidP="000175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color w:val="000000"/>
                <w:sz w:val="24"/>
                <w:szCs w:val="24"/>
              </w:rPr>
              <w:t>КОСГУ</w:t>
            </w:r>
          </w:p>
        </w:tc>
        <w:tc>
          <w:tcPr>
            <w:tcW w:w="1980" w:type="dxa"/>
          </w:tcPr>
          <w:p w:rsidR="00FA452C" w:rsidRPr="00017581" w:rsidRDefault="00FA452C" w:rsidP="000175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6660" w:type="dxa"/>
          </w:tcPr>
          <w:p w:rsidR="00FA452C" w:rsidRPr="00017581" w:rsidRDefault="00FA452C" w:rsidP="000175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color w:val="000000"/>
                <w:sz w:val="24"/>
                <w:szCs w:val="24"/>
              </w:rPr>
              <w:t>Пояснение</w:t>
            </w:r>
          </w:p>
        </w:tc>
      </w:tr>
      <w:tr w:rsidR="00FA452C" w:rsidRPr="007E1220" w:rsidTr="00DC4772">
        <w:tc>
          <w:tcPr>
            <w:tcW w:w="1728" w:type="dxa"/>
          </w:tcPr>
          <w:p w:rsidR="00FA452C" w:rsidRPr="00017581" w:rsidRDefault="00FA452C" w:rsidP="000175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FA452C" w:rsidRPr="00017581" w:rsidRDefault="00FA452C" w:rsidP="000175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0" w:type="dxa"/>
          </w:tcPr>
          <w:p w:rsidR="00FA452C" w:rsidRPr="00017581" w:rsidRDefault="00FA452C" w:rsidP="000175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FA452C" w:rsidRPr="007E1220" w:rsidTr="00DC4772">
        <w:tc>
          <w:tcPr>
            <w:tcW w:w="1728" w:type="dxa"/>
          </w:tcPr>
          <w:p w:rsidR="00FA452C" w:rsidRPr="00017581" w:rsidRDefault="00FA452C" w:rsidP="00017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1980" w:type="dxa"/>
          </w:tcPr>
          <w:p w:rsidR="00FA452C" w:rsidRPr="00017581" w:rsidRDefault="00FA452C" w:rsidP="00017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sz w:val="24"/>
                <w:szCs w:val="24"/>
              </w:rPr>
              <w:t>19 586 799,17</w:t>
            </w:r>
          </w:p>
        </w:tc>
        <w:tc>
          <w:tcPr>
            <w:tcW w:w="6660" w:type="dxa"/>
          </w:tcPr>
          <w:p w:rsidR="00FA452C" w:rsidRPr="00017581" w:rsidRDefault="00FA452C" w:rsidP="000175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sz w:val="24"/>
                <w:szCs w:val="24"/>
              </w:rPr>
              <w:t>увеличение показателя участия в капитале МАУ «МЦО» на сумму балансовой стоимости поступившего особо ценного имущества</w:t>
            </w:r>
          </w:p>
        </w:tc>
      </w:tr>
      <w:tr w:rsidR="00FA452C" w:rsidRPr="007E1220" w:rsidTr="00DC4772">
        <w:tc>
          <w:tcPr>
            <w:tcW w:w="1728" w:type="dxa"/>
          </w:tcPr>
          <w:p w:rsidR="00FA452C" w:rsidRPr="00017581" w:rsidRDefault="00FA452C" w:rsidP="00017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1980" w:type="dxa"/>
          </w:tcPr>
          <w:p w:rsidR="00FA452C" w:rsidRPr="00017581" w:rsidRDefault="00FA452C" w:rsidP="000175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sz w:val="24"/>
                <w:szCs w:val="24"/>
              </w:rPr>
              <w:t>6 350,00</w:t>
            </w:r>
          </w:p>
        </w:tc>
        <w:tc>
          <w:tcPr>
            <w:tcW w:w="6660" w:type="dxa"/>
          </w:tcPr>
          <w:p w:rsidR="00FA452C" w:rsidRPr="00017581" w:rsidRDefault="00FA452C" w:rsidP="000175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581">
              <w:rPr>
                <w:rFonts w:ascii="Times New Roman" w:hAnsi="Times New Roman"/>
                <w:sz w:val="24"/>
                <w:szCs w:val="24"/>
              </w:rPr>
              <w:t>восстановление на балансе имущества со счета 21 «Основные средства в эксплуатации» для безвозмездной передачи</w:t>
            </w:r>
          </w:p>
        </w:tc>
      </w:tr>
    </w:tbl>
    <w:p w:rsidR="00FA452C" w:rsidRPr="00CC7EEE" w:rsidRDefault="00FA452C" w:rsidP="00AC378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C7EEE">
        <w:rPr>
          <w:rFonts w:ascii="Times New Roman" w:hAnsi="Times New Roman"/>
          <w:b/>
          <w:sz w:val="28"/>
          <w:szCs w:val="28"/>
        </w:rPr>
        <w:t>Форма 05031</w:t>
      </w:r>
      <w:r>
        <w:rPr>
          <w:rFonts w:ascii="Times New Roman" w:hAnsi="Times New Roman"/>
          <w:b/>
          <w:sz w:val="28"/>
          <w:szCs w:val="28"/>
        </w:rPr>
        <w:t>28</w:t>
      </w:r>
      <w:r w:rsidRPr="00CC7EEE">
        <w:rPr>
          <w:b/>
          <w:sz w:val="27"/>
          <w:szCs w:val="27"/>
        </w:rPr>
        <w:t xml:space="preserve"> </w:t>
      </w:r>
      <w:r w:rsidRPr="00CC7EEE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Отчет о бюджетных обязательствах</w:t>
      </w:r>
      <w:r w:rsidRPr="00CC7EEE">
        <w:rPr>
          <w:rFonts w:ascii="Times New Roman" w:hAnsi="Times New Roman"/>
          <w:b/>
          <w:sz w:val="28"/>
          <w:szCs w:val="28"/>
        </w:rPr>
        <w:t xml:space="preserve">». </w:t>
      </w:r>
    </w:p>
    <w:p w:rsidR="00FA452C" w:rsidRDefault="00FA452C" w:rsidP="00AC37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C3781">
        <w:rPr>
          <w:rFonts w:ascii="Times New Roman" w:hAnsi="Times New Roman"/>
          <w:color w:val="000000"/>
          <w:sz w:val="28"/>
          <w:szCs w:val="28"/>
        </w:rPr>
        <w:t>В разделе 1 «</w:t>
      </w:r>
      <w:r w:rsidRPr="00AC3781">
        <w:rPr>
          <w:rFonts w:ascii="Times New Roman" w:hAnsi="Times New Roman"/>
          <w:sz w:val="28"/>
          <w:szCs w:val="28"/>
        </w:rPr>
        <w:t>Бюджетные обязательства текущего (отчетного) финансового года по расходам</w:t>
      </w:r>
      <w:r w:rsidRPr="00AC3781">
        <w:rPr>
          <w:rFonts w:ascii="Times New Roman" w:hAnsi="Times New Roman"/>
          <w:color w:val="000000"/>
          <w:sz w:val="28"/>
          <w:szCs w:val="28"/>
        </w:rPr>
        <w:t>» отражаются бюджетные обязательства текущего (отчетного) финансового года</w:t>
      </w:r>
      <w:r>
        <w:rPr>
          <w:rFonts w:ascii="Times New Roman" w:hAnsi="Times New Roman"/>
          <w:color w:val="000000"/>
          <w:sz w:val="28"/>
          <w:szCs w:val="28"/>
        </w:rPr>
        <w:t>. Обязательства по оплате труда и начислениям на фонд оплаты труда приняты в объеме утвержденных лимитов бюджетных обязательств</w:t>
      </w:r>
      <w:r w:rsidRPr="00AC3781">
        <w:rPr>
          <w:rFonts w:ascii="Times New Roman" w:hAnsi="Times New Roman"/>
          <w:color w:val="000000"/>
          <w:sz w:val="28"/>
          <w:szCs w:val="28"/>
        </w:rPr>
        <w:t xml:space="preserve"> по расходам</w:t>
      </w:r>
      <w:r>
        <w:rPr>
          <w:rFonts w:ascii="Times New Roman" w:hAnsi="Times New Roman"/>
          <w:color w:val="000000"/>
          <w:sz w:val="28"/>
          <w:szCs w:val="28"/>
        </w:rPr>
        <w:t>. Обязательства по субсидиям на выполнение муниципального задания и субсидии на иные цели подведомственному учреждению МАУ «МЦО» приняты в объеме заключенных соглашений. Принятых обязательств сверх утвержденных лимитов нет.</w:t>
      </w:r>
    </w:p>
    <w:p w:rsidR="00FA452C" w:rsidRDefault="00FA452C" w:rsidP="00AC37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C3781">
        <w:rPr>
          <w:rFonts w:ascii="Times New Roman" w:hAnsi="Times New Roman"/>
          <w:color w:val="000000"/>
          <w:sz w:val="28"/>
          <w:szCs w:val="28"/>
        </w:rPr>
        <w:t>В разделе 3 «Обязательства финансовых годов, следующих за текущим (отчетным) финансовым годом», отражены расходы по принятым обязательствам на 2022 год и плановый период 2023-2024 год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AC3781">
        <w:rPr>
          <w:rFonts w:ascii="Times New Roman" w:hAnsi="Times New Roman"/>
          <w:color w:val="000000"/>
          <w:sz w:val="28"/>
          <w:szCs w:val="28"/>
        </w:rPr>
        <w:t>:</w:t>
      </w:r>
    </w:p>
    <w:p w:rsidR="00FA452C" w:rsidRPr="00AC3781" w:rsidRDefault="00FA452C" w:rsidP="00AC3781">
      <w:pPr>
        <w:spacing w:after="0" w:line="240" w:lineRule="auto"/>
        <w:ind w:firstLine="720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руб.</w:t>
      </w:r>
    </w:p>
    <w:tbl>
      <w:tblPr>
        <w:tblW w:w="10097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7"/>
        <w:gridCol w:w="2520"/>
        <w:gridCol w:w="2700"/>
        <w:gridCol w:w="3240"/>
      </w:tblGrid>
      <w:tr w:rsidR="00FA452C" w:rsidRPr="00AC3781" w:rsidTr="00DC4772">
        <w:trPr>
          <w:trHeight w:val="1162"/>
        </w:trPr>
        <w:tc>
          <w:tcPr>
            <w:tcW w:w="1637" w:type="dxa"/>
            <w:vMerge w:val="restart"/>
            <w:vAlign w:val="center"/>
          </w:tcPr>
          <w:p w:rsidR="00FA452C" w:rsidRPr="00AC3781" w:rsidRDefault="00FA452C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плановых назначений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оды</w:t>
            </w:r>
          </w:p>
        </w:tc>
        <w:tc>
          <w:tcPr>
            <w:tcW w:w="5220" w:type="dxa"/>
            <w:gridSpan w:val="2"/>
            <w:vAlign w:val="center"/>
          </w:tcPr>
          <w:p w:rsidR="00FA452C" w:rsidRPr="00AC3781" w:rsidRDefault="00FA452C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Расходы по принятым обязательствам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 годы</w:t>
            </w:r>
          </w:p>
        </w:tc>
        <w:tc>
          <w:tcPr>
            <w:tcW w:w="3240" w:type="dxa"/>
            <w:vMerge w:val="restart"/>
            <w:vAlign w:val="center"/>
          </w:tcPr>
          <w:p w:rsidR="00FA452C" w:rsidRPr="00AC3781" w:rsidRDefault="00FA452C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Расходы по отложенным обязательствам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 (резерв на оплату отпусков со страховыми взносами во внебюджетные фонды за фактически отработанное время)</w:t>
            </w:r>
          </w:p>
        </w:tc>
      </w:tr>
      <w:tr w:rsidR="00FA452C" w:rsidRPr="00AC3781" w:rsidTr="00DC4772">
        <w:trPr>
          <w:trHeight w:val="763"/>
        </w:trPr>
        <w:tc>
          <w:tcPr>
            <w:tcW w:w="1637" w:type="dxa"/>
            <w:vMerge/>
            <w:vAlign w:val="center"/>
          </w:tcPr>
          <w:p w:rsidR="00FA452C" w:rsidRPr="00AC3781" w:rsidRDefault="00FA452C" w:rsidP="00AC37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Align w:val="center"/>
          </w:tcPr>
          <w:p w:rsidR="00FA452C" w:rsidRPr="00AC3781" w:rsidRDefault="00FA452C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2700" w:type="dxa"/>
            <w:vAlign w:val="center"/>
          </w:tcPr>
          <w:p w:rsidR="00FA452C" w:rsidRPr="00AC3781" w:rsidRDefault="00FA452C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Заключенные договоры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3240" w:type="dxa"/>
            <w:vMerge/>
            <w:vAlign w:val="center"/>
          </w:tcPr>
          <w:p w:rsidR="00FA452C" w:rsidRPr="00AC3781" w:rsidRDefault="00FA452C" w:rsidP="00AC37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A452C" w:rsidRPr="00AC3781" w:rsidTr="00DC4772">
        <w:trPr>
          <w:trHeight w:val="255"/>
        </w:trPr>
        <w:tc>
          <w:tcPr>
            <w:tcW w:w="1637" w:type="dxa"/>
            <w:vAlign w:val="center"/>
          </w:tcPr>
          <w:p w:rsidR="00FA452C" w:rsidRPr="00AC3781" w:rsidRDefault="00FA452C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83 379 700</w:t>
            </w:r>
            <w:r w:rsidRPr="00AC3781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520" w:type="dxa"/>
            <w:vAlign w:val="center"/>
          </w:tcPr>
          <w:p w:rsidR="00FA452C" w:rsidRPr="00AC3781" w:rsidRDefault="00FA452C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119 934,86</w:t>
            </w:r>
          </w:p>
        </w:tc>
        <w:tc>
          <w:tcPr>
            <w:tcW w:w="2700" w:type="dxa"/>
            <w:vAlign w:val="center"/>
          </w:tcPr>
          <w:p w:rsidR="00FA452C" w:rsidRPr="00AC3781" w:rsidRDefault="00FA452C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40" w:type="dxa"/>
            <w:vAlign w:val="center"/>
          </w:tcPr>
          <w:p w:rsidR="00FA452C" w:rsidRPr="00AC3781" w:rsidRDefault="00FA452C" w:rsidP="00AC37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517 009,27</w:t>
            </w:r>
          </w:p>
        </w:tc>
      </w:tr>
    </w:tbl>
    <w:p w:rsidR="00FA452C" w:rsidRPr="00AC3781" w:rsidRDefault="00FA452C" w:rsidP="00AC37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A452C" w:rsidRPr="00AC3781" w:rsidRDefault="00FA452C" w:rsidP="00AC378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452C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2E0E">
        <w:rPr>
          <w:rFonts w:ascii="Times New Roman" w:hAnsi="Times New Roman"/>
          <w:b/>
          <w:sz w:val="28"/>
          <w:szCs w:val="28"/>
        </w:rPr>
        <w:t xml:space="preserve">Форма 0503168 </w:t>
      </w:r>
      <w:r w:rsidRPr="00BE36DB">
        <w:rPr>
          <w:rFonts w:ascii="Times New Roman" w:hAnsi="Times New Roman"/>
          <w:b/>
          <w:sz w:val="28"/>
          <w:szCs w:val="28"/>
        </w:rPr>
        <w:t>«Сведения о движении нефинансовых активов»</w:t>
      </w:r>
      <w:r w:rsidRPr="004D36FB">
        <w:rPr>
          <w:rFonts w:ascii="Times New Roman" w:hAnsi="Times New Roman"/>
          <w:sz w:val="28"/>
          <w:szCs w:val="28"/>
        </w:rPr>
        <w:t xml:space="preserve"> </w:t>
      </w:r>
    </w:p>
    <w:p w:rsidR="00FA452C" w:rsidRPr="00BE36D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>По состоянию на 01.01.2022 балансовая стоимость основных средств составила 569 373,83 руб., в том числе:</w:t>
      </w:r>
    </w:p>
    <w:p w:rsidR="00FA452C" w:rsidRPr="00BE36D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машины</w:t>
      </w:r>
      <w:r w:rsidRPr="00BE36DB">
        <w:rPr>
          <w:rFonts w:ascii="Times New Roman" w:hAnsi="Times New Roman"/>
          <w:sz w:val="28"/>
          <w:szCs w:val="28"/>
        </w:rPr>
        <w:t xml:space="preserve"> и оборудование - 474 061,83 руб.,</w:t>
      </w:r>
    </w:p>
    <w:p w:rsidR="00FA452C" w:rsidRPr="00BE36D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инвентарь</w:t>
      </w:r>
      <w:r w:rsidRPr="00BE36DB">
        <w:rPr>
          <w:rFonts w:ascii="Times New Roman" w:hAnsi="Times New Roman"/>
          <w:sz w:val="28"/>
          <w:szCs w:val="28"/>
        </w:rPr>
        <w:t xml:space="preserve"> производственный и хозяйственный - 95 312,00</w:t>
      </w:r>
      <w:r>
        <w:rPr>
          <w:rFonts w:ascii="Times New Roman" w:hAnsi="Times New Roman"/>
          <w:sz w:val="28"/>
          <w:szCs w:val="28"/>
        </w:rPr>
        <w:t xml:space="preserve"> руб.</w:t>
      </w:r>
    </w:p>
    <w:p w:rsidR="00FA452C" w:rsidRPr="00BE36D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52C" w:rsidRPr="00BE36D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>Поступление основных средств за отчетный период составило 155 849,00 руб</w:t>
      </w:r>
      <w:r>
        <w:rPr>
          <w:rFonts w:ascii="Times New Roman" w:hAnsi="Times New Roman"/>
          <w:sz w:val="28"/>
          <w:szCs w:val="28"/>
        </w:rPr>
        <w:t>.</w:t>
      </w:r>
      <w:r w:rsidRPr="00BE36DB">
        <w:rPr>
          <w:rFonts w:ascii="Times New Roman" w:hAnsi="Times New Roman"/>
          <w:sz w:val="28"/>
          <w:szCs w:val="28"/>
        </w:rPr>
        <w:t>, в том числе:</w:t>
      </w:r>
    </w:p>
    <w:p w:rsidR="00FA452C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>по счету 1</w:t>
      </w:r>
      <w:r>
        <w:rPr>
          <w:rFonts w:ascii="Times New Roman" w:hAnsi="Times New Roman"/>
          <w:sz w:val="28"/>
          <w:szCs w:val="28"/>
        </w:rPr>
        <w:t> </w:t>
      </w:r>
      <w:r w:rsidRPr="00BE36DB">
        <w:rPr>
          <w:rFonts w:ascii="Times New Roman" w:hAnsi="Times New Roman"/>
          <w:sz w:val="28"/>
          <w:szCs w:val="28"/>
        </w:rPr>
        <w:t>101</w:t>
      </w:r>
      <w:r>
        <w:rPr>
          <w:rFonts w:ascii="Times New Roman" w:hAnsi="Times New Roman"/>
          <w:sz w:val="28"/>
          <w:szCs w:val="28"/>
        </w:rPr>
        <w:t xml:space="preserve"> 34 – 60 849,00 руб., </w:t>
      </w:r>
      <w:r w:rsidRPr="00D03F5B">
        <w:rPr>
          <w:rFonts w:ascii="Times New Roman" w:hAnsi="Times New Roman"/>
          <w:sz w:val="28"/>
          <w:szCs w:val="28"/>
        </w:rPr>
        <w:t>это  приобретение компьютерной техники за 54 499,00 руб</w:t>
      </w:r>
      <w:r>
        <w:rPr>
          <w:rFonts w:ascii="Times New Roman" w:hAnsi="Times New Roman"/>
          <w:sz w:val="28"/>
          <w:szCs w:val="28"/>
        </w:rPr>
        <w:t>. и восстановление с забалансового счета монитора за 6 350,00 руб., с целью передачи в МАУ «МЦО»;</w:t>
      </w:r>
    </w:p>
    <w:p w:rsidR="00FA452C" w:rsidRPr="00BE36D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>по счету 1</w:t>
      </w:r>
      <w:r>
        <w:rPr>
          <w:rFonts w:ascii="Times New Roman" w:hAnsi="Times New Roman"/>
          <w:sz w:val="28"/>
          <w:szCs w:val="28"/>
        </w:rPr>
        <w:t> </w:t>
      </w:r>
      <w:r w:rsidRPr="00BE36DB">
        <w:rPr>
          <w:rFonts w:ascii="Times New Roman" w:hAnsi="Times New Roman"/>
          <w:sz w:val="28"/>
          <w:szCs w:val="28"/>
        </w:rPr>
        <w:t>101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36DB">
        <w:rPr>
          <w:rFonts w:ascii="Times New Roman" w:hAnsi="Times New Roman"/>
          <w:sz w:val="28"/>
          <w:szCs w:val="28"/>
        </w:rPr>
        <w:t>36 – 95 000,00 руб</w:t>
      </w:r>
      <w:r>
        <w:rPr>
          <w:rFonts w:ascii="Times New Roman" w:hAnsi="Times New Roman"/>
          <w:sz w:val="28"/>
          <w:szCs w:val="28"/>
        </w:rPr>
        <w:t>.</w:t>
      </w:r>
      <w:r w:rsidRPr="00BE36DB">
        <w:rPr>
          <w:rFonts w:ascii="Times New Roman" w:hAnsi="Times New Roman"/>
          <w:sz w:val="28"/>
          <w:szCs w:val="28"/>
        </w:rPr>
        <w:t xml:space="preserve"> </w:t>
      </w:r>
      <w:r w:rsidRPr="00D03F5B">
        <w:rPr>
          <w:rFonts w:ascii="Times New Roman" w:hAnsi="Times New Roman"/>
          <w:sz w:val="28"/>
          <w:szCs w:val="28"/>
        </w:rPr>
        <w:t>(приобретена мебель);</w:t>
      </w:r>
    </w:p>
    <w:p w:rsidR="00FA452C" w:rsidRPr="00BE36D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</w:p>
    <w:p w:rsidR="00FA452C" w:rsidRPr="00BE36D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>Выбытие основных средств за отчетный период составило 59 630,00 руб</w:t>
      </w:r>
      <w:r>
        <w:rPr>
          <w:rFonts w:ascii="Times New Roman" w:hAnsi="Times New Roman"/>
          <w:sz w:val="28"/>
          <w:szCs w:val="28"/>
        </w:rPr>
        <w:t>.</w:t>
      </w:r>
      <w:r w:rsidRPr="00BE36DB">
        <w:rPr>
          <w:rFonts w:ascii="Times New Roman" w:hAnsi="Times New Roman"/>
          <w:sz w:val="28"/>
          <w:szCs w:val="28"/>
        </w:rPr>
        <w:t>, в том числе:</w:t>
      </w:r>
    </w:p>
    <w:p w:rsidR="00FA452C" w:rsidRPr="00BE36D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>по счету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36DB">
        <w:rPr>
          <w:rFonts w:ascii="Times New Roman" w:hAnsi="Times New Roman"/>
          <w:sz w:val="28"/>
          <w:szCs w:val="28"/>
        </w:rPr>
        <w:t>101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36DB">
        <w:rPr>
          <w:rFonts w:ascii="Times New Roman" w:hAnsi="Times New Roman"/>
          <w:sz w:val="28"/>
          <w:szCs w:val="28"/>
        </w:rPr>
        <w:t>34 – 39 630,00 руб</w:t>
      </w:r>
      <w:r>
        <w:rPr>
          <w:rFonts w:ascii="Times New Roman" w:hAnsi="Times New Roman"/>
          <w:sz w:val="28"/>
          <w:szCs w:val="28"/>
        </w:rPr>
        <w:t>.</w:t>
      </w:r>
      <w:r w:rsidRPr="00BE36DB">
        <w:rPr>
          <w:rFonts w:ascii="Times New Roman" w:hAnsi="Times New Roman"/>
          <w:sz w:val="28"/>
          <w:szCs w:val="28"/>
        </w:rPr>
        <w:t>, в том числе:</w:t>
      </w:r>
    </w:p>
    <w:p w:rsidR="00FA452C" w:rsidRPr="00BE36D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F5B">
        <w:rPr>
          <w:rFonts w:ascii="Times New Roman" w:hAnsi="Times New Roman"/>
          <w:sz w:val="28"/>
          <w:szCs w:val="28"/>
        </w:rPr>
        <w:t>- передано безвозмездно - 39 630,00 рублей (переданы в МАУ «МЦО» мониторы, распоряжение КУИ от 01.03.2021 № 96);</w:t>
      </w:r>
    </w:p>
    <w:p w:rsidR="00FA452C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6DB">
        <w:rPr>
          <w:rFonts w:ascii="Times New Roman" w:hAnsi="Times New Roman"/>
          <w:sz w:val="28"/>
          <w:szCs w:val="28"/>
        </w:rPr>
        <w:t>по счету 1</w:t>
      </w:r>
      <w:r>
        <w:rPr>
          <w:rFonts w:ascii="Times New Roman" w:hAnsi="Times New Roman"/>
          <w:sz w:val="28"/>
          <w:szCs w:val="28"/>
        </w:rPr>
        <w:t> </w:t>
      </w:r>
      <w:r w:rsidRPr="00BE36DB">
        <w:rPr>
          <w:rFonts w:ascii="Times New Roman" w:hAnsi="Times New Roman"/>
          <w:sz w:val="28"/>
          <w:szCs w:val="28"/>
        </w:rPr>
        <w:t>101</w:t>
      </w:r>
      <w:r>
        <w:rPr>
          <w:rFonts w:ascii="Times New Roman" w:hAnsi="Times New Roman"/>
          <w:sz w:val="28"/>
          <w:szCs w:val="28"/>
        </w:rPr>
        <w:t xml:space="preserve"> </w:t>
      </w:r>
      <w:r w:rsidRPr="00BE36DB">
        <w:rPr>
          <w:rFonts w:ascii="Times New Roman" w:hAnsi="Times New Roman"/>
          <w:sz w:val="28"/>
          <w:szCs w:val="28"/>
        </w:rPr>
        <w:t>36 – 20 000,00 руб</w:t>
      </w:r>
      <w:r>
        <w:rPr>
          <w:rFonts w:ascii="Times New Roman" w:hAnsi="Times New Roman"/>
          <w:sz w:val="28"/>
          <w:szCs w:val="28"/>
        </w:rPr>
        <w:t>., в том числе:</w:t>
      </w:r>
    </w:p>
    <w:p w:rsidR="00FA452C" w:rsidRPr="00D03F5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3F5B">
        <w:rPr>
          <w:rFonts w:ascii="Times New Roman" w:hAnsi="Times New Roman"/>
          <w:sz w:val="28"/>
          <w:szCs w:val="28"/>
        </w:rPr>
        <w:t>- списано при вводе в эксплуатацию - 20 000,00 руб.,(списана мебель при вводе в эксплуатацию).</w:t>
      </w:r>
    </w:p>
    <w:p w:rsidR="00FA452C" w:rsidRPr="00BE36DB" w:rsidRDefault="00FA452C" w:rsidP="00956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52C" w:rsidRPr="00BE36DB" w:rsidRDefault="00FA452C" w:rsidP="00956DC8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 w:rsidRPr="00BE36DB">
        <w:rPr>
          <w:rFonts w:ascii="Times New Roman" w:hAnsi="Times New Roman"/>
          <w:color w:val="000000"/>
          <w:sz w:val="28"/>
          <w:szCs w:val="28"/>
        </w:rPr>
        <w:t xml:space="preserve">По состоянию на 01.01.2022 года стоимость материальных запасов составила </w:t>
      </w:r>
      <w:r w:rsidRPr="00BE36DB">
        <w:rPr>
          <w:rFonts w:ascii="Times New Roman" w:hAnsi="Times New Roman"/>
          <w:sz w:val="28"/>
          <w:szCs w:val="28"/>
        </w:rPr>
        <w:t>172 524,85</w:t>
      </w:r>
      <w:r w:rsidRPr="00BE36DB">
        <w:rPr>
          <w:rFonts w:ascii="Times New Roman" w:hAnsi="Times New Roman"/>
          <w:color w:val="000000"/>
          <w:sz w:val="28"/>
          <w:szCs w:val="28"/>
        </w:rPr>
        <w:t xml:space="preserve"> руб.</w:t>
      </w:r>
    </w:p>
    <w:p w:rsidR="00FA452C" w:rsidRPr="00BD2A86" w:rsidRDefault="00FA452C" w:rsidP="00956DC8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 w:rsidRPr="00BD2A86">
        <w:rPr>
          <w:rFonts w:ascii="Times New Roman" w:hAnsi="Times New Roman"/>
          <w:color w:val="000000"/>
          <w:sz w:val="28"/>
          <w:szCs w:val="28"/>
        </w:rPr>
        <w:t xml:space="preserve">Поступило материальных запасов на сумму </w:t>
      </w:r>
      <w:r w:rsidRPr="00BD2A86">
        <w:rPr>
          <w:rFonts w:ascii="Times New Roman" w:hAnsi="Times New Roman"/>
          <w:sz w:val="28"/>
          <w:szCs w:val="28"/>
        </w:rPr>
        <w:t>35 460,00</w:t>
      </w:r>
      <w:r w:rsidRPr="00BD2A86">
        <w:rPr>
          <w:rFonts w:ascii="Times New Roman" w:hAnsi="Times New Roman"/>
          <w:color w:val="000000"/>
          <w:sz w:val="28"/>
          <w:szCs w:val="28"/>
        </w:rPr>
        <w:t xml:space="preserve"> руб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BD2A86">
        <w:rPr>
          <w:rFonts w:ascii="Times New Roman" w:hAnsi="Times New Roman"/>
          <w:color w:val="000000"/>
          <w:sz w:val="28"/>
          <w:szCs w:val="28"/>
        </w:rPr>
        <w:t>, в том числе:</w:t>
      </w:r>
    </w:p>
    <w:p w:rsidR="00FA452C" w:rsidRPr="00D03F5B" w:rsidRDefault="00FA452C" w:rsidP="00956DC8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 w:rsidRPr="00D03F5B">
        <w:rPr>
          <w:rFonts w:ascii="Times New Roman" w:hAnsi="Times New Roman"/>
          <w:color w:val="000000"/>
          <w:sz w:val="28"/>
          <w:szCs w:val="28"/>
        </w:rPr>
        <w:t>- приобретено на 35 460,00 рублей (канцтовары - 6 095,00 руб., расходный материал - 29 365,00 руб.)</w:t>
      </w:r>
    </w:p>
    <w:p w:rsidR="00FA452C" w:rsidRDefault="00FA452C" w:rsidP="00956DC8">
      <w:pPr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 w:rsidRPr="00BE36DB">
        <w:rPr>
          <w:rFonts w:ascii="Times New Roman" w:hAnsi="Times New Roman"/>
          <w:color w:val="000000"/>
          <w:sz w:val="28"/>
          <w:szCs w:val="28"/>
        </w:rPr>
        <w:t>Выбы</w:t>
      </w:r>
      <w:r>
        <w:rPr>
          <w:rFonts w:ascii="Times New Roman" w:hAnsi="Times New Roman"/>
          <w:color w:val="000000"/>
          <w:sz w:val="28"/>
          <w:szCs w:val="28"/>
        </w:rPr>
        <w:t>тия</w:t>
      </w:r>
      <w:r w:rsidRPr="00BE36DB">
        <w:rPr>
          <w:rFonts w:ascii="Times New Roman" w:hAnsi="Times New Roman"/>
          <w:color w:val="000000"/>
          <w:sz w:val="28"/>
          <w:szCs w:val="28"/>
        </w:rPr>
        <w:t xml:space="preserve"> материальных запасов </w:t>
      </w:r>
      <w:r>
        <w:rPr>
          <w:rFonts w:ascii="Times New Roman" w:hAnsi="Times New Roman"/>
          <w:color w:val="000000"/>
          <w:sz w:val="28"/>
          <w:szCs w:val="28"/>
        </w:rPr>
        <w:t>за отчетный период не было.</w:t>
      </w:r>
    </w:p>
    <w:p w:rsidR="00FA452C" w:rsidRDefault="00FA452C" w:rsidP="00BE36DB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52C" w:rsidRPr="00BE36DB" w:rsidRDefault="00FA452C" w:rsidP="00BE36DB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BE36DB">
        <w:rPr>
          <w:rFonts w:ascii="Times New Roman" w:hAnsi="Times New Roman"/>
          <w:color w:val="000000"/>
          <w:sz w:val="28"/>
          <w:szCs w:val="28"/>
        </w:rPr>
        <w:t>На счете 111.6</w:t>
      </w:r>
      <w:r w:rsidRPr="00BE36DB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BE36DB">
        <w:rPr>
          <w:rFonts w:ascii="Times New Roman" w:hAnsi="Times New Roman"/>
          <w:color w:val="000000"/>
          <w:sz w:val="28"/>
          <w:szCs w:val="28"/>
        </w:rPr>
        <w:t xml:space="preserve"> «Права пользования программным обеспечением и базами данных» на начало года восстановлены права пользования программными продуктами для ведения учета 1С:</w:t>
      </w:r>
    </w:p>
    <w:p w:rsidR="00FA452C" w:rsidRPr="00BE36DB" w:rsidRDefault="00FA452C" w:rsidP="00BE36DB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BE36DB">
        <w:rPr>
          <w:rFonts w:ascii="Times New Roman" w:hAnsi="Times New Roman"/>
          <w:color w:val="000000"/>
          <w:sz w:val="28"/>
          <w:szCs w:val="28"/>
        </w:rPr>
        <w:t>1С:Зарплата и кадры бюджетного учреждения 8 (рег.номер 9644463) – 28 100,00 руб.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FA452C" w:rsidRPr="00BE36DB" w:rsidRDefault="00FA452C" w:rsidP="00BE36DB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BE36DB">
        <w:rPr>
          <w:rFonts w:ascii="Times New Roman" w:hAnsi="Times New Roman"/>
          <w:color w:val="000000"/>
          <w:sz w:val="28"/>
          <w:szCs w:val="28"/>
        </w:rPr>
        <w:t>1С:Бухгалтерия бюджетного учреждения 8 (рег.номер 9594745) – 14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BE36DB">
        <w:rPr>
          <w:rFonts w:ascii="Times New Roman" w:hAnsi="Times New Roman"/>
          <w:color w:val="000000"/>
          <w:sz w:val="28"/>
          <w:szCs w:val="28"/>
        </w:rPr>
        <w:t>400</w:t>
      </w:r>
      <w:r>
        <w:rPr>
          <w:rFonts w:ascii="Times New Roman" w:hAnsi="Times New Roman"/>
          <w:color w:val="000000"/>
          <w:sz w:val="28"/>
          <w:szCs w:val="28"/>
        </w:rPr>
        <w:t>,00</w:t>
      </w:r>
      <w:r w:rsidRPr="00BE36DB">
        <w:rPr>
          <w:rFonts w:ascii="Times New Roman" w:hAnsi="Times New Roman"/>
          <w:color w:val="000000"/>
          <w:sz w:val="28"/>
          <w:szCs w:val="28"/>
        </w:rPr>
        <w:t xml:space="preserve"> руб. </w:t>
      </w:r>
      <w:r>
        <w:rPr>
          <w:rFonts w:ascii="Times New Roman" w:hAnsi="Times New Roman"/>
          <w:color w:val="000000"/>
          <w:sz w:val="28"/>
          <w:szCs w:val="28"/>
        </w:rPr>
        <w:t xml:space="preserve"> - с</w:t>
      </w:r>
      <w:r w:rsidRPr="00BE36DB">
        <w:rPr>
          <w:rFonts w:ascii="Times New Roman" w:hAnsi="Times New Roman"/>
          <w:color w:val="000000"/>
          <w:sz w:val="28"/>
          <w:szCs w:val="28"/>
        </w:rPr>
        <w:t>огласно СГС «Нематериальные активы» переведены со счета 01 «Имущество, полученное в пользование» с изменением валюты баланса. В отчетном периоде программные продукты переданы в МКУ «ЦМР».</w:t>
      </w:r>
    </w:p>
    <w:p w:rsidR="00FA452C" w:rsidRPr="00BE36DB" w:rsidRDefault="00FA452C" w:rsidP="00BE36D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452C" w:rsidRDefault="00FA452C" w:rsidP="009B03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C7EEE">
        <w:rPr>
          <w:rFonts w:ascii="Times New Roman" w:hAnsi="Times New Roman"/>
          <w:b/>
          <w:sz w:val="28"/>
          <w:szCs w:val="28"/>
        </w:rPr>
        <w:t>Форма 050316</w:t>
      </w:r>
      <w:r>
        <w:rPr>
          <w:rFonts w:ascii="Times New Roman" w:hAnsi="Times New Roman"/>
          <w:b/>
          <w:sz w:val="28"/>
          <w:szCs w:val="28"/>
        </w:rPr>
        <w:t>9</w:t>
      </w:r>
      <w:r w:rsidRPr="00CC7EEE">
        <w:rPr>
          <w:b/>
          <w:sz w:val="27"/>
          <w:szCs w:val="27"/>
        </w:rPr>
        <w:t xml:space="preserve"> </w:t>
      </w:r>
      <w:r w:rsidRPr="00CC7EEE">
        <w:rPr>
          <w:rFonts w:ascii="Times New Roman" w:hAnsi="Times New Roman"/>
          <w:b/>
          <w:sz w:val="28"/>
          <w:szCs w:val="28"/>
        </w:rPr>
        <w:t xml:space="preserve">«Сведения </w:t>
      </w:r>
      <w:r>
        <w:rPr>
          <w:rFonts w:ascii="Times New Roman" w:hAnsi="Times New Roman"/>
          <w:b/>
          <w:sz w:val="28"/>
          <w:szCs w:val="28"/>
        </w:rPr>
        <w:t>по дебиторской и кредиторской задолженности</w:t>
      </w:r>
      <w:r w:rsidRPr="00CC7EEE">
        <w:rPr>
          <w:rFonts w:ascii="Times New Roman" w:hAnsi="Times New Roman"/>
          <w:b/>
          <w:sz w:val="28"/>
          <w:szCs w:val="28"/>
        </w:rPr>
        <w:t xml:space="preserve">». </w:t>
      </w:r>
    </w:p>
    <w:p w:rsidR="00FA452C" w:rsidRDefault="00FA452C" w:rsidP="009B03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FA452C" w:rsidRPr="00A26267" w:rsidRDefault="00FA452C" w:rsidP="009B03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01.01.2022 дебиторская задолженность Управления составила 130 840,32 руб. Просроченной дебиторской задолженности нет.</w:t>
      </w:r>
    </w:p>
    <w:p w:rsidR="00FA452C" w:rsidRDefault="00FA452C" w:rsidP="009B03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FA452C" w:rsidRPr="00CC7EEE" w:rsidRDefault="00FA452C" w:rsidP="005E6D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A26267">
        <w:rPr>
          <w:rFonts w:ascii="Times New Roman" w:hAnsi="Times New Roman"/>
          <w:color w:val="000000"/>
          <w:sz w:val="28"/>
          <w:szCs w:val="28"/>
        </w:rPr>
        <w:t>Анализ  дебиторской задолженности  на 01.01.2022</w:t>
      </w:r>
    </w:p>
    <w:p w:rsidR="00FA452C" w:rsidRDefault="00FA452C" w:rsidP="009B03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455" w:type="dxa"/>
        <w:tblInd w:w="93" w:type="dxa"/>
        <w:tblLook w:val="0000"/>
      </w:tblPr>
      <w:tblGrid>
        <w:gridCol w:w="1815"/>
        <w:gridCol w:w="1440"/>
        <w:gridCol w:w="1440"/>
        <w:gridCol w:w="2880"/>
        <w:gridCol w:w="2880"/>
      </w:tblGrid>
      <w:tr w:rsidR="00FA452C" w:rsidRPr="005E6DC2" w:rsidTr="00DC4772">
        <w:trPr>
          <w:trHeight w:val="565"/>
          <w:tblHeader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счета бюджетного учета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Сумма задолженности, руб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Расшифровка дебиторской задолженности   (что учтено по счету)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FA452C" w:rsidRPr="005E6DC2" w:rsidTr="00DC4772">
        <w:trPr>
          <w:trHeight w:val="960"/>
          <w:tblHeader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гр. 1.2, 1.3.  формы 0503169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На 01.01.2021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На 01.01.2022</w:t>
            </w: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A452C" w:rsidRPr="005E6DC2" w:rsidTr="00DC4772">
        <w:trPr>
          <w:trHeight w:val="315"/>
          <w:tblHeader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FA452C" w:rsidRPr="005E6DC2" w:rsidTr="006A052D">
        <w:trPr>
          <w:trHeight w:val="9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1 206 26 000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636,00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перечислен аванс за услуги подписки на 1-е полугодие 2022 года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аванс перечислен согласно договору</w:t>
            </w:r>
          </w:p>
        </w:tc>
      </w:tr>
      <w:tr w:rsidR="00FA452C" w:rsidRPr="005E6DC2" w:rsidTr="006A052D">
        <w:trPr>
          <w:trHeight w:val="67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1 206 41 000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0,03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8 248,32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остаток субсидии на выполнение муниципального задания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остаток субсидии планируется расходовать в 2022 году</w:t>
            </w:r>
          </w:p>
        </w:tc>
      </w:tr>
      <w:tr w:rsidR="00FA452C" w:rsidRPr="005E6DC2" w:rsidTr="006A052D">
        <w:trPr>
          <w:trHeight w:val="123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1 206 96 000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100 000,00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перечислены гранты в форме субсидий молодежи (физическим лицам) для реализации социально значимых проектов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гранты перечислены в декабре 2021 года согласно Соглашениям</w:t>
            </w:r>
          </w:p>
        </w:tc>
      </w:tr>
      <w:tr w:rsidR="00FA452C" w:rsidRPr="005E6DC2" w:rsidTr="006A052D">
        <w:trPr>
          <w:trHeight w:val="36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Итого по счету  1 206 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0,03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108 884,32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FA452C" w:rsidRPr="005E6DC2" w:rsidTr="006A052D">
        <w:trPr>
          <w:trHeight w:val="126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1 303 01 000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21 956,00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излишне перечислен НДФЛ с премии в декабре 2021 года, данная задолженность будет урегулирована в 2022 году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5E6DC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данная задолженность будет урегулирована в 1 квартале 2022 года</w:t>
            </w:r>
          </w:p>
        </w:tc>
      </w:tr>
      <w:tr w:rsidR="00FA452C" w:rsidRPr="005E6DC2" w:rsidTr="006A052D">
        <w:trPr>
          <w:trHeight w:val="30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Итого по счету  1 303 00 000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21 956,00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FA452C" w:rsidRPr="005E6DC2" w:rsidTr="006A052D">
        <w:trPr>
          <w:trHeight w:val="315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E6DC2">
              <w:rPr>
                <w:rFonts w:ascii="Times New Roman" w:hAnsi="Times New Roman"/>
                <w:b/>
                <w:bCs/>
                <w:color w:val="000000"/>
              </w:rPr>
              <w:t>0,03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E6DC2">
              <w:rPr>
                <w:rFonts w:ascii="Times New Roman" w:hAnsi="Times New Roman"/>
                <w:b/>
                <w:bCs/>
                <w:color w:val="000000"/>
              </w:rPr>
              <w:t>130 840,32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DC2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DC2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</w:tbl>
    <w:p w:rsidR="00FA452C" w:rsidRDefault="00FA452C" w:rsidP="00352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52C" w:rsidRPr="00093E2D" w:rsidRDefault="00FA452C" w:rsidP="00093E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4177">
        <w:rPr>
          <w:rFonts w:ascii="Times New Roman" w:hAnsi="Times New Roman"/>
          <w:sz w:val="28"/>
          <w:szCs w:val="28"/>
        </w:rPr>
        <w:t xml:space="preserve">По сравнению с </w:t>
      </w:r>
      <w:r>
        <w:rPr>
          <w:rFonts w:ascii="Times New Roman" w:hAnsi="Times New Roman"/>
          <w:sz w:val="28"/>
          <w:szCs w:val="28"/>
        </w:rPr>
        <w:t xml:space="preserve">аналогичным периодом </w:t>
      </w:r>
      <w:r w:rsidRPr="00AB4177">
        <w:rPr>
          <w:rFonts w:ascii="Times New Roman" w:hAnsi="Times New Roman"/>
          <w:sz w:val="28"/>
          <w:szCs w:val="28"/>
        </w:rPr>
        <w:t>прошл</w:t>
      </w:r>
      <w:r>
        <w:rPr>
          <w:rFonts w:ascii="Times New Roman" w:hAnsi="Times New Roman"/>
          <w:sz w:val="28"/>
          <w:szCs w:val="28"/>
        </w:rPr>
        <w:t>ого</w:t>
      </w:r>
      <w:r w:rsidRPr="00AB417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AB4177">
        <w:rPr>
          <w:rFonts w:ascii="Times New Roman" w:hAnsi="Times New Roman"/>
          <w:sz w:val="28"/>
          <w:szCs w:val="28"/>
        </w:rPr>
        <w:t xml:space="preserve"> дебиторская задолженность </w:t>
      </w:r>
      <w:r>
        <w:rPr>
          <w:rFonts w:ascii="Times New Roman" w:hAnsi="Times New Roman"/>
          <w:sz w:val="28"/>
          <w:szCs w:val="28"/>
        </w:rPr>
        <w:t xml:space="preserve">выросла </w:t>
      </w:r>
      <w:r w:rsidRPr="00AB4177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130 840,29</w:t>
      </w:r>
      <w:r w:rsidRPr="00AB4177">
        <w:rPr>
          <w:rFonts w:ascii="Times New Roman" w:hAnsi="Times New Roman"/>
          <w:sz w:val="28"/>
          <w:szCs w:val="28"/>
        </w:rPr>
        <w:t xml:space="preserve"> руб.</w:t>
      </w:r>
      <w:r>
        <w:rPr>
          <w:rFonts w:ascii="Times New Roman" w:hAnsi="Times New Roman"/>
          <w:sz w:val="28"/>
          <w:szCs w:val="28"/>
        </w:rPr>
        <w:t xml:space="preserve"> Рост задолженности произошел за счет перечисления грантов физическим лицам, переплаты по НДФЛ и задолженности по </w:t>
      </w:r>
      <w:r w:rsidRPr="00093E2D">
        <w:rPr>
          <w:rFonts w:ascii="Times New Roman" w:hAnsi="Times New Roman"/>
          <w:sz w:val="28"/>
          <w:szCs w:val="28"/>
        </w:rPr>
        <w:t xml:space="preserve">субсидии на выполнении муниципального задания. </w:t>
      </w:r>
      <w:r w:rsidRPr="00093E2D">
        <w:rPr>
          <w:rFonts w:ascii="Times New Roman" w:hAnsi="Times New Roman"/>
          <w:color w:val="000000"/>
          <w:sz w:val="28"/>
          <w:szCs w:val="28"/>
        </w:rPr>
        <w:t xml:space="preserve">Дебиторская задолженность по уплате НДФЛ в сумме 21 956,00 руб. сложилась по причине того, что при перечислении </w:t>
      </w:r>
      <w:r>
        <w:rPr>
          <w:rFonts w:ascii="Times New Roman" w:hAnsi="Times New Roman"/>
          <w:color w:val="000000"/>
          <w:sz w:val="28"/>
          <w:szCs w:val="28"/>
        </w:rPr>
        <w:t>НДФЛ</w:t>
      </w:r>
      <w:r w:rsidRPr="00093E2D">
        <w:rPr>
          <w:rFonts w:ascii="Times New Roman" w:hAnsi="Times New Roman"/>
          <w:color w:val="000000"/>
          <w:sz w:val="28"/>
          <w:szCs w:val="28"/>
        </w:rPr>
        <w:t xml:space="preserve"> за декабрь 2021, не был учтен ранее перечисленный НДФЛ с премии в начале декабря 2021. В январе 2022 НДФЛ перечислен с учетом </w:t>
      </w:r>
      <w:r>
        <w:rPr>
          <w:rFonts w:ascii="Times New Roman" w:hAnsi="Times New Roman"/>
          <w:color w:val="000000"/>
          <w:sz w:val="28"/>
          <w:szCs w:val="28"/>
        </w:rPr>
        <w:t>образовавшейся</w:t>
      </w:r>
      <w:r w:rsidRPr="00093E2D">
        <w:rPr>
          <w:rFonts w:ascii="Times New Roman" w:hAnsi="Times New Roman"/>
          <w:color w:val="000000"/>
          <w:sz w:val="28"/>
          <w:szCs w:val="28"/>
        </w:rPr>
        <w:t xml:space="preserve"> переплаты.</w:t>
      </w:r>
    </w:p>
    <w:p w:rsidR="00FA452C" w:rsidRDefault="00FA452C" w:rsidP="005E6D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</w:p>
    <w:p w:rsidR="00FA452C" w:rsidRPr="00CC7EEE" w:rsidRDefault="00FA452C" w:rsidP="005E6D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A26267">
        <w:rPr>
          <w:rFonts w:ascii="Times New Roman" w:hAnsi="Times New Roman"/>
          <w:color w:val="000000"/>
          <w:sz w:val="28"/>
          <w:szCs w:val="28"/>
        </w:rPr>
        <w:t xml:space="preserve">Анализ  </w:t>
      </w:r>
      <w:r>
        <w:rPr>
          <w:rFonts w:ascii="Times New Roman" w:hAnsi="Times New Roman"/>
          <w:color w:val="000000"/>
          <w:sz w:val="28"/>
          <w:szCs w:val="28"/>
        </w:rPr>
        <w:t>кред</w:t>
      </w:r>
      <w:r w:rsidRPr="00A26267">
        <w:rPr>
          <w:rFonts w:ascii="Times New Roman" w:hAnsi="Times New Roman"/>
          <w:color w:val="000000"/>
          <w:sz w:val="28"/>
          <w:szCs w:val="28"/>
        </w:rPr>
        <w:t>иторской задолженности  на 01.01.2022</w:t>
      </w:r>
    </w:p>
    <w:p w:rsidR="00FA452C" w:rsidRDefault="00FA452C" w:rsidP="00352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4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5"/>
        <w:gridCol w:w="1440"/>
        <w:gridCol w:w="1440"/>
        <w:gridCol w:w="3240"/>
        <w:gridCol w:w="2520"/>
      </w:tblGrid>
      <w:tr w:rsidR="00FA452C" w:rsidRPr="005E6DC2" w:rsidTr="00DC4772">
        <w:trPr>
          <w:trHeight w:val="710"/>
          <w:tblHeader/>
        </w:trPr>
        <w:tc>
          <w:tcPr>
            <w:tcW w:w="1815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счета бюджетного учета </w:t>
            </w:r>
          </w:p>
        </w:tc>
        <w:tc>
          <w:tcPr>
            <w:tcW w:w="2880" w:type="dxa"/>
            <w:gridSpan w:val="2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Сумма задолженности, руб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40" w:type="dxa"/>
            <w:vMerge w:val="restart"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Расшифровка кредиторской задолженности (что учтено по счету)</w:t>
            </w:r>
          </w:p>
        </w:tc>
        <w:tc>
          <w:tcPr>
            <w:tcW w:w="2520" w:type="dxa"/>
            <w:vMerge w:val="restart"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Причина увеличения задолженности на отчетную дату в сравнении с данными за аналогичный отчетный период прошлого финансового года (гр.3 - гр.2)</w:t>
            </w:r>
          </w:p>
        </w:tc>
      </w:tr>
      <w:tr w:rsidR="00FA452C" w:rsidRPr="005E6DC2" w:rsidTr="00DC4772">
        <w:trPr>
          <w:trHeight w:val="488"/>
          <w:tblHeader/>
        </w:trPr>
        <w:tc>
          <w:tcPr>
            <w:tcW w:w="1815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гр. 1.2, 1.3.  формы 0503169</w:t>
            </w:r>
          </w:p>
        </w:tc>
        <w:tc>
          <w:tcPr>
            <w:tcW w:w="1440" w:type="dxa"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На 01.01.2021</w:t>
            </w:r>
          </w:p>
        </w:tc>
        <w:tc>
          <w:tcPr>
            <w:tcW w:w="14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На 01.01.2022</w:t>
            </w:r>
          </w:p>
        </w:tc>
        <w:tc>
          <w:tcPr>
            <w:tcW w:w="3240" w:type="dxa"/>
            <w:vMerge/>
            <w:vAlign w:val="center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vMerge/>
            <w:vAlign w:val="center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A452C" w:rsidRPr="005E6DC2" w:rsidTr="00DC4772">
        <w:trPr>
          <w:trHeight w:val="315"/>
          <w:tblHeader/>
        </w:trPr>
        <w:tc>
          <w:tcPr>
            <w:tcW w:w="1815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2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5</w:t>
            </w:r>
          </w:p>
        </w:tc>
      </w:tr>
      <w:tr w:rsidR="00FA452C" w:rsidRPr="005E6DC2" w:rsidTr="006A052D">
        <w:trPr>
          <w:trHeight w:val="243"/>
        </w:trPr>
        <w:tc>
          <w:tcPr>
            <w:tcW w:w="1815" w:type="dxa"/>
            <w:noWrap/>
            <w:vAlign w:val="bottom"/>
          </w:tcPr>
          <w:p w:rsidR="00FA452C" w:rsidRPr="00A65461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1 303 01 000</w:t>
            </w:r>
          </w:p>
        </w:tc>
        <w:tc>
          <w:tcPr>
            <w:tcW w:w="1440" w:type="dxa"/>
            <w:noWrap/>
            <w:vAlign w:val="bottom"/>
          </w:tcPr>
          <w:p w:rsidR="00FA452C" w:rsidRPr="00A65461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543,00</w:t>
            </w:r>
          </w:p>
        </w:tc>
        <w:tc>
          <w:tcPr>
            <w:tcW w:w="14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0" w:type="dxa"/>
            <w:vAlign w:val="bottom"/>
          </w:tcPr>
          <w:p w:rsidR="00FA452C" w:rsidRPr="00A65461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задолженность по НДФЛ</w:t>
            </w:r>
          </w:p>
        </w:tc>
        <w:tc>
          <w:tcPr>
            <w:tcW w:w="2520" w:type="dxa"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A452C" w:rsidRPr="005E6DC2" w:rsidTr="006A052D">
        <w:trPr>
          <w:trHeight w:val="604"/>
        </w:trPr>
        <w:tc>
          <w:tcPr>
            <w:tcW w:w="1815" w:type="dxa"/>
            <w:noWrap/>
            <w:vAlign w:val="bottom"/>
          </w:tcPr>
          <w:p w:rsidR="00FA452C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1 303 02 000</w:t>
            </w:r>
          </w:p>
        </w:tc>
        <w:tc>
          <w:tcPr>
            <w:tcW w:w="1440" w:type="dxa"/>
            <w:noWrap/>
            <w:vAlign w:val="bottom"/>
          </w:tcPr>
          <w:p w:rsidR="00FA452C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1 240,88</w:t>
            </w:r>
          </w:p>
        </w:tc>
        <w:tc>
          <w:tcPr>
            <w:tcW w:w="14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0" w:type="dxa"/>
            <w:vAlign w:val="bottom"/>
          </w:tcPr>
          <w:p w:rsidR="00FA452C" w:rsidRPr="006A052D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задолженность по страховым взносам на</w:t>
            </w:r>
            <w:r w:rsidRPr="00A65461">
              <w:rPr>
                <w:rFonts w:ascii="Times New Roman" w:hAnsi="Times New Roman"/>
                <w:color w:val="000000"/>
              </w:rPr>
              <w:t xml:space="preserve"> обязательное социальное страхование</w:t>
            </w:r>
            <w:r w:rsidRPr="006A052D">
              <w:rPr>
                <w:rFonts w:ascii="Times New Roman" w:hAnsi="Times New Roman"/>
                <w:color w:val="000000"/>
              </w:rPr>
              <w:t xml:space="preserve"> на случай временной нетрудос</w:t>
            </w:r>
            <w:r>
              <w:rPr>
                <w:rFonts w:ascii="Times New Roman" w:hAnsi="Times New Roman"/>
                <w:color w:val="000000"/>
              </w:rPr>
              <w:t>пособности и в</w:t>
            </w:r>
            <w:r w:rsidRPr="006A052D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связи с материнст</w:t>
            </w:r>
            <w:r w:rsidRPr="006A052D">
              <w:rPr>
                <w:rFonts w:ascii="Times New Roman" w:hAnsi="Times New Roman"/>
                <w:color w:val="000000"/>
              </w:rPr>
              <w:t>вом</w:t>
            </w:r>
          </w:p>
        </w:tc>
        <w:tc>
          <w:tcPr>
            <w:tcW w:w="2520" w:type="dxa"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A452C" w:rsidRPr="005E6DC2" w:rsidTr="006A052D">
        <w:trPr>
          <w:trHeight w:val="604"/>
        </w:trPr>
        <w:tc>
          <w:tcPr>
            <w:tcW w:w="1815" w:type="dxa"/>
            <w:noWrap/>
            <w:vAlign w:val="bottom"/>
          </w:tcPr>
          <w:p w:rsidR="00FA452C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1 303 06 000</w:t>
            </w:r>
          </w:p>
        </w:tc>
        <w:tc>
          <w:tcPr>
            <w:tcW w:w="1440" w:type="dxa"/>
            <w:noWrap/>
            <w:vAlign w:val="bottom"/>
          </w:tcPr>
          <w:p w:rsidR="00FA452C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85,60</w:t>
            </w:r>
          </w:p>
        </w:tc>
        <w:tc>
          <w:tcPr>
            <w:tcW w:w="14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0" w:type="dxa"/>
            <w:vAlign w:val="bottom"/>
          </w:tcPr>
          <w:p w:rsidR="00FA452C" w:rsidRPr="006A052D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задолженность по страховым взносам на</w:t>
            </w:r>
            <w:r w:rsidRPr="00A65461">
              <w:rPr>
                <w:rFonts w:ascii="Times New Roman" w:hAnsi="Times New Roman"/>
                <w:color w:val="000000"/>
              </w:rPr>
              <w:t xml:space="preserve"> обязательное социальное страхование</w:t>
            </w:r>
            <w:r w:rsidRPr="006A052D">
              <w:rPr>
                <w:rFonts w:ascii="Times New Roman" w:hAnsi="Times New Roman"/>
                <w:color w:val="000000"/>
              </w:rPr>
              <w:t xml:space="preserve"> от несчастных случаев на производстве</w:t>
            </w:r>
          </w:p>
        </w:tc>
        <w:tc>
          <w:tcPr>
            <w:tcW w:w="2520" w:type="dxa"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FA452C" w:rsidRPr="005E6DC2" w:rsidTr="006A052D">
        <w:trPr>
          <w:trHeight w:val="1230"/>
        </w:trPr>
        <w:tc>
          <w:tcPr>
            <w:tcW w:w="1815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1 303 07 000</w:t>
            </w:r>
          </w:p>
        </w:tc>
        <w:tc>
          <w:tcPr>
            <w:tcW w:w="14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2 182,25</w:t>
            </w:r>
            <w:r w:rsidRPr="005E6DC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17 138,40</w:t>
            </w:r>
          </w:p>
        </w:tc>
        <w:tc>
          <w:tcPr>
            <w:tcW w:w="3240" w:type="dxa"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задолженность по страховым взносам на обязательное пенсионное страхование за декабрь 2021</w:t>
            </w:r>
          </w:p>
        </w:tc>
        <w:tc>
          <w:tcPr>
            <w:tcW w:w="2520" w:type="dxa"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срок уплаты взносов - 15.01.2022</w:t>
            </w:r>
          </w:p>
        </w:tc>
      </w:tr>
      <w:tr w:rsidR="00FA452C" w:rsidRPr="005E6DC2" w:rsidTr="006A052D">
        <w:trPr>
          <w:trHeight w:val="1230"/>
        </w:trPr>
        <w:tc>
          <w:tcPr>
            <w:tcW w:w="1815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1 303 10 000</w:t>
            </w:r>
          </w:p>
        </w:tc>
        <w:tc>
          <w:tcPr>
            <w:tcW w:w="1440" w:type="dxa"/>
            <w:noWrap/>
            <w:vAlign w:val="bottom"/>
          </w:tcPr>
          <w:p w:rsidR="00FA452C" w:rsidRPr="00A65461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65 785, 76</w:t>
            </w:r>
          </w:p>
        </w:tc>
        <w:tc>
          <w:tcPr>
            <w:tcW w:w="14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102 796,46</w:t>
            </w:r>
          </w:p>
        </w:tc>
        <w:tc>
          <w:tcPr>
            <w:tcW w:w="3240" w:type="dxa"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задолженность по страховым взносам на обязательное пенсионное страхование за декабрь 2021</w:t>
            </w:r>
          </w:p>
        </w:tc>
        <w:tc>
          <w:tcPr>
            <w:tcW w:w="2520" w:type="dxa"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срок уплаты взносов - 15.01.2022</w:t>
            </w:r>
          </w:p>
        </w:tc>
      </w:tr>
      <w:tr w:rsidR="00FA452C" w:rsidRPr="005E6DC2" w:rsidTr="006A052D">
        <w:trPr>
          <w:trHeight w:val="300"/>
        </w:trPr>
        <w:tc>
          <w:tcPr>
            <w:tcW w:w="1815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 xml:space="preserve">Итого по счету  </w:t>
            </w: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  <w:r w:rsidRPr="005E6DC2">
              <w:rPr>
                <w:rFonts w:ascii="Times New Roman" w:hAnsi="Times New Roman"/>
                <w:color w:val="000000"/>
              </w:rPr>
              <w:t xml:space="preserve"> 303 00 000</w:t>
            </w:r>
          </w:p>
        </w:tc>
        <w:tc>
          <w:tcPr>
            <w:tcW w:w="1440" w:type="dxa"/>
            <w:noWrap/>
            <w:vAlign w:val="bottom"/>
          </w:tcPr>
          <w:p w:rsidR="00FA452C" w:rsidRPr="00A65461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69 837,49</w:t>
            </w:r>
          </w:p>
        </w:tc>
        <w:tc>
          <w:tcPr>
            <w:tcW w:w="14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119 934,86</w:t>
            </w:r>
          </w:p>
        </w:tc>
        <w:tc>
          <w:tcPr>
            <w:tcW w:w="3240" w:type="dxa"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520" w:type="dxa"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E6DC2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FA452C" w:rsidRPr="005E6DC2" w:rsidTr="006A052D">
        <w:trPr>
          <w:trHeight w:val="315"/>
        </w:trPr>
        <w:tc>
          <w:tcPr>
            <w:tcW w:w="1815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E6DC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noWrap/>
            <w:vAlign w:val="bottom"/>
          </w:tcPr>
          <w:p w:rsidR="00FA452C" w:rsidRPr="00A65461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65461">
              <w:rPr>
                <w:rFonts w:ascii="Times New Roman" w:hAnsi="Times New Roman"/>
                <w:b/>
                <w:sz w:val="24"/>
                <w:szCs w:val="24"/>
              </w:rPr>
              <w:t>69 837,49</w:t>
            </w:r>
          </w:p>
        </w:tc>
        <w:tc>
          <w:tcPr>
            <w:tcW w:w="14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E6DC2">
              <w:rPr>
                <w:rFonts w:ascii="Times New Roman" w:hAnsi="Times New Roman"/>
                <w:b/>
                <w:bCs/>
                <w:color w:val="000000"/>
              </w:rPr>
              <w:t>119 934,86</w:t>
            </w:r>
          </w:p>
        </w:tc>
        <w:tc>
          <w:tcPr>
            <w:tcW w:w="324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DC2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520" w:type="dxa"/>
            <w:noWrap/>
            <w:vAlign w:val="bottom"/>
          </w:tcPr>
          <w:p w:rsidR="00FA452C" w:rsidRPr="005E6DC2" w:rsidRDefault="00FA452C" w:rsidP="005E6D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5E6DC2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</w:tr>
    </w:tbl>
    <w:p w:rsidR="00FA452C" w:rsidRDefault="00FA452C" w:rsidP="00352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52C" w:rsidRDefault="00FA452C" w:rsidP="00352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B4177">
        <w:rPr>
          <w:rFonts w:ascii="Times New Roman" w:hAnsi="Times New Roman"/>
          <w:sz w:val="28"/>
          <w:szCs w:val="28"/>
        </w:rPr>
        <w:t xml:space="preserve">редиторская задолженность </w:t>
      </w:r>
      <w:r>
        <w:rPr>
          <w:rFonts w:ascii="Times New Roman" w:hAnsi="Times New Roman"/>
          <w:sz w:val="28"/>
          <w:szCs w:val="28"/>
        </w:rPr>
        <w:t>п</w:t>
      </w:r>
      <w:r w:rsidRPr="00AB4177">
        <w:rPr>
          <w:rFonts w:ascii="Times New Roman" w:hAnsi="Times New Roman"/>
          <w:sz w:val="28"/>
          <w:szCs w:val="28"/>
        </w:rPr>
        <w:t xml:space="preserve">о сравнению с </w:t>
      </w:r>
      <w:r>
        <w:rPr>
          <w:rFonts w:ascii="Times New Roman" w:hAnsi="Times New Roman"/>
          <w:sz w:val="28"/>
          <w:szCs w:val="28"/>
        </w:rPr>
        <w:t xml:space="preserve">аналогичным периодом </w:t>
      </w:r>
      <w:r w:rsidRPr="00AB4177">
        <w:rPr>
          <w:rFonts w:ascii="Times New Roman" w:hAnsi="Times New Roman"/>
          <w:sz w:val="28"/>
          <w:szCs w:val="28"/>
        </w:rPr>
        <w:t>прошл</w:t>
      </w:r>
      <w:r>
        <w:rPr>
          <w:rFonts w:ascii="Times New Roman" w:hAnsi="Times New Roman"/>
          <w:sz w:val="28"/>
          <w:szCs w:val="28"/>
        </w:rPr>
        <w:t>ого</w:t>
      </w:r>
      <w:r w:rsidRPr="00AB417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 выросла</w:t>
      </w:r>
      <w:r w:rsidRPr="00AB4177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50 </w:t>
      </w:r>
      <w:r w:rsidRPr="006A052D">
        <w:rPr>
          <w:rFonts w:ascii="Times New Roman" w:hAnsi="Times New Roman"/>
          <w:sz w:val="28"/>
          <w:szCs w:val="28"/>
        </w:rPr>
        <w:t>097,37</w:t>
      </w:r>
      <w:r w:rsidRPr="00AB4177">
        <w:rPr>
          <w:rFonts w:ascii="Times New Roman" w:hAnsi="Times New Roman"/>
          <w:sz w:val="28"/>
          <w:szCs w:val="28"/>
        </w:rPr>
        <w:t xml:space="preserve"> руб.</w:t>
      </w:r>
      <w:r w:rsidRPr="006A052D">
        <w:rPr>
          <w:rFonts w:ascii="Times New Roman" w:hAnsi="Times New Roman"/>
          <w:sz w:val="28"/>
          <w:szCs w:val="28"/>
        </w:rPr>
        <w:t xml:space="preserve"> или на 71,73%. </w:t>
      </w:r>
      <w:r>
        <w:rPr>
          <w:rFonts w:ascii="Times New Roman" w:hAnsi="Times New Roman"/>
          <w:sz w:val="28"/>
          <w:szCs w:val="28"/>
        </w:rPr>
        <w:t xml:space="preserve">Увеличение задолженности по платежам в бюджет произошло за счет </w:t>
      </w:r>
      <w:r w:rsidRPr="000F487F">
        <w:rPr>
          <w:rFonts w:ascii="Times New Roman" w:hAnsi="Times New Roman"/>
          <w:sz w:val="28"/>
          <w:szCs w:val="28"/>
        </w:rPr>
        <w:t xml:space="preserve">роста </w:t>
      </w:r>
      <w:r>
        <w:rPr>
          <w:rFonts w:ascii="Times New Roman" w:hAnsi="Times New Roman"/>
          <w:sz w:val="28"/>
          <w:szCs w:val="28"/>
        </w:rPr>
        <w:t>задолженности по страховым взносам</w:t>
      </w:r>
      <w:r w:rsidRPr="000F487F">
        <w:rPr>
          <w:rFonts w:ascii="Times New Roman" w:hAnsi="Times New Roman"/>
          <w:sz w:val="28"/>
          <w:szCs w:val="28"/>
        </w:rPr>
        <w:t xml:space="preserve"> из-за </w:t>
      </w:r>
      <w:r w:rsidRPr="00AA08FD">
        <w:rPr>
          <w:rFonts w:ascii="Times New Roman" w:hAnsi="Times New Roman"/>
          <w:sz w:val="28"/>
          <w:szCs w:val="28"/>
        </w:rPr>
        <w:t xml:space="preserve">роста фонда оплаты труда в связи с </w:t>
      </w:r>
      <w:r w:rsidRPr="000F487F">
        <w:rPr>
          <w:rFonts w:ascii="Times New Roman" w:hAnsi="Times New Roman"/>
          <w:sz w:val="28"/>
          <w:szCs w:val="28"/>
        </w:rPr>
        <w:t>выплат</w:t>
      </w:r>
      <w:r w:rsidRPr="00AA08FD">
        <w:rPr>
          <w:rFonts w:ascii="Times New Roman" w:hAnsi="Times New Roman"/>
          <w:sz w:val="28"/>
          <w:szCs w:val="28"/>
        </w:rPr>
        <w:t>ой</w:t>
      </w:r>
      <w:r w:rsidRPr="000F487F">
        <w:rPr>
          <w:rFonts w:ascii="Times New Roman" w:hAnsi="Times New Roman"/>
          <w:sz w:val="28"/>
          <w:szCs w:val="28"/>
        </w:rPr>
        <w:t xml:space="preserve"> премии в декабре 2021 года</w:t>
      </w:r>
      <w:r>
        <w:rPr>
          <w:rFonts w:ascii="Times New Roman" w:hAnsi="Times New Roman"/>
          <w:sz w:val="28"/>
          <w:szCs w:val="28"/>
        </w:rPr>
        <w:t>.</w:t>
      </w:r>
    </w:p>
    <w:p w:rsidR="00FA452C" w:rsidRDefault="00FA452C" w:rsidP="00353C49">
      <w:pPr>
        <w:spacing w:after="0" w:line="240" w:lineRule="auto"/>
        <w:ind w:firstLine="540"/>
        <w:jc w:val="center"/>
        <w:rPr>
          <w:rFonts w:ascii="Times New Roman" w:hAnsi="Times New Roman"/>
          <w:i/>
          <w:color w:val="000000"/>
          <w:sz w:val="28"/>
          <w:szCs w:val="28"/>
        </w:rPr>
      </w:pPr>
    </w:p>
    <w:p w:rsidR="00FA452C" w:rsidRPr="00353C49" w:rsidRDefault="00FA452C" w:rsidP="00353C49">
      <w:pPr>
        <w:spacing w:after="0" w:line="240" w:lineRule="auto"/>
        <w:ind w:firstLine="54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353C49">
        <w:rPr>
          <w:rFonts w:ascii="Times New Roman" w:hAnsi="Times New Roman"/>
          <w:i/>
          <w:color w:val="000000"/>
          <w:sz w:val="28"/>
          <w:szCs w:val="28"/>
        </w:rPr>
        <w:t>Информация об изменении входящих остатков по кредиторской задолженности</w:t>
      </w:r>
    </w:p>
    <w:p w:rsidR="00FA452C" w:rsidRPr="0085124A" w:rsidRDefault="00FA452C" w:rsidP="0085124A">
      <w:pPr>
        <w:spacing w:after="0" w:line="240" w:lineRule="auto"/>
        <w:ind w:firstLine="540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85124A">
        <w:rPr>
          <w:rFonts w:ascii="Times New Roman" w:hAnsi="Times New Roman"/>
          <w:color w:val="000000"/>
          <w:sz w:val="24"/>
          <w:szCs w:val="24"/>
        </w:rPr>
        <w:t>руб.</w:t>
      </w:r>
    </w:p>
    <w:tbl>
      <w:tblPr>
        <w:tblW w:w="4950" w:type="pct"/>
        <w:tblLook w:val="00A0"/>
      </w:tblPr>
      <w:tblGrid>
        <w:gridCol w:w="2256"/>
        <w:gridCol w:w="1296"/>
        <w:gridCol w:w="1769"/>
        <w:gridCol w:w="1769"/>
        <w:gridCol w:w="1511"/>
        <w:gridCol w:w="1717"/>
      </w:tblGrid>
      <w:tr w:rsidR="00FA452C" w:rsidRPr="0085124A" w:rsidTr="00093E2D">
        <w:trPr>
          <w:trHeight w:val="765"/>
          <w:tblHeader/>
        </w:trPr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Сальдо на 31.12.20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задолженности</w:t>
            </w: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задолженности</w:t>
            </w: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Сальдо на 01.01.202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8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Причины изменения</w:t>
            </w:r>
          </w:p>
        </w:tc>
      </w:tr>
      <w:tr w:rsidR="00FA452C" w:rsidRPr="0085124A" w:rsidTr="00093E2D">
        <w:trPr>
          <w:trHeight w:val="255"/>
          <w:tblHeader/>
        </w:trPr>
        <w:tc>
          <w:tcPr>
            <w:tcW w:w="10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FA452C" w:rsidRPr="0085124A" w:rsidTr="00093E2D">
        <w:trPr>
          <w:trHeight w:val="255"/>
        </w:trPr>
        <w:tc>
          <w:tcPr>
            <w:tcW w:w="10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07092901011060129 1 30301000</w:t>
            </w: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543,00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543,00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0011E2" w:rsidRDefault="00FA452C" w:rsidP="00353C49">
            <w:pPr>
              <w:spacing w:after="0" w:line="240" w:lineRule="auto"/>
              <w:rPr>
                <w:color w:val="000000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03 - исправление ошибок прошлых лет</w:t>
            </w:r>
          </w:p>
        </w:tc>
      </w:tr>
      <w:tr w:rsidR="00FA452C" w:rsidRPr="0085124A" w:rsidTr="00093E2D">
        <w:trPr>
          <w:trHeight w:val="255"/>
        </w:trPr>
        <w:tc>
          <w:tcPr>
            <w:tcW w:w="10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2C" w:rsidRDefault="00FA452C" w:rsidP="00353C49">
            <w:pPr>
              <w:spacing w:after="0" w:line="240" w:lineRule="auto"/>
            </w:pPr>
            <w:r w:rsidRPr="009B51F0">
              <w:rPr>
                <w:rFonts w:ascii="Times New Roman" w:hAnsi="Times New Roman"/>
                <w:color w:val="000000"/>
                <w:sz w:val="24"/>
                <w:szCs w:val="24"/>
              </w:rPr>
              <w:t>07092901011060129 1 3030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9B51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1 240,88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1 240,88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0011E2" w:rsidRDefault="00FA452C" w:rsidP="00353C49">
            <w:pPr>
              <w:spacing w:after="0" w:line="240" w:lineRule="auto"/>
              <w:rPr>
                <w:color w:val="000000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03 - исправление ошибок прошлых лет</w:t>
            </w:r>
          </w:p>
        </w:tc>
      </w:tr>
      <w:tr w:rsidR="00FA452C" w:rsidRPr="0085124A" w:rsidTr="00093E2D">
        <w:trPr>
          <w:trHeight w:val="510"/>
        </w:trPr>
        <w:tc>
          <w:tcPr>
            <w:tcW w:w="10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2C" w:rsidRDefault="00FA452C" w:rsidP="00353C49">
            <w:pPr>
              <w:spacing w:after="0" w:line="240" w:lineRule="auto"/>
            </w:pPr>
            <w:r w:rsidRPr="009B51F0">
              <w:rPr>
                <w:rFonts w:ascii="Times New Roman" w:hAnsi="Times New Roman"/>
                <w:color w:val="000000"/>
                <w:sz w:val="24"/>
                <w:szCs w:val="24"/>
              </w:rPr>
              <w:t>07092901011060129 1 3030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9B51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85,60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85,60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03 - исправление ошибок прошлых лет</w:t>
            </w:r>
          </w:p>
        </w:tc>
      </w:tr>
      <w:tr w:rsidR="00FA452C" w:rsidRPr="0085124A" w:rsidTr="00093E2D">
        <w:trPr>
          <w:trHeight w:val="510"/>
        </w:trPr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2C" w:rsidRDefault="00FA452C" w:rsidP="00353C49">
            <w:pPr>
              <w:spacing w:after="0" w:line="240" w:lineRule="auto"/>
            </w:pPr>
            <w:r w:rsidRPr="009B51F0">
              <w:rPr>
                <w:rFonts w:ascii="Times New Roman" w:hAnsi="Times New Roman"/>
                <w:color w:val="000000"/>
                <w:sz w:val="24"/>
                <w:szCs w:val="24"/>
              </w:rPr>
              <w:t>07092901011060129 1 3030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9B51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2 182,25</w:t>
            </w:r>
          </w:p>
        </w:tc>
        <w:tc>
          <w:tcPr>
            <w:tcW w:w="8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2 182,25</w:t>
            </w:r>
          </w:p>
        </w:tc>
        <w:tc>
          <w:tcPr>
            <w:tcW w:w="8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03 - исправление ошибок прошлых лет</w:t>
            </w:r>
          </w:p>
        </w:tc>
      </w:tr>
      <w:tr w:rsidR="00FA452C" w:rsidRPr="0085124A" w:rsidTr="00093E2D">
        <w:trPr>
          <w:trHeight w:val="510"/>
        </w:trPr>
        <w:tc>
          <w:tcPr>
            <w:tcW w:w="10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2C" w:rsidRDefault="00FA452C" w:rsidP="00353C49">
            <w:pPr>
              <w:spacing w:after="0" w:line="240" w:lineRule="auto"/>
            </w:pPr>
            <w:r w:rsidRPr="009B51F0">
              <w:rPr>
                <w:rFonts w:ascii="Times New Roman" w:hAnsi="Times New Roman"/>
                <w:color w:val="000000"/>
                <w:sz w:val="24"/>
                <w:szCs w:val="24"/>
              </w:rPr>
              <w:t>07092901011060129 1 303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9B51F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56 372,11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9 413,65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65 785,76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A452C" w:rsidRPr="0085124A" w:rsidRDefault="00FA452C" w:rsidP="00353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03 - исправление ошибок прошлых лет</w:t>
            </w:r>
          </w:p>
        </w:tc>
      </w:tr>
      <w:tr w:rsidR="00FA452C" w:rsidRPr="0085124A" w:rsidTr="00093E2D">
        <w:trPr>
          <w:trHeight w:val="255"/>
        </w:trPr>
        <w:tc>
          <w:tcPr>
            <w:tcW w:w="10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85124A" w:rsidRDefault="00FA452C" w:rsidP="00353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56 372,11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13 465,38</w:t>
            </w:r>
          </w:p>
        </w:tc>
        <w:tc>
          <w:tcPr>
            <w:tcW w:w="85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85124A" w:rsidRDefault="00FA452C" w:rsidP="00353C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69 837,49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A452C" w:rsidRPr="0085124A" w:rsidRDefault="00FA452C" w:rsidP="00353C4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24A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A452C" w:rsidRDefault="00FA452C" w:rsidP="003529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52C" w:rsidRDefault="00FA452C" w:rsidP="00353C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FA452C" w:rsidRPr="00353C49" w:rsidRDefault="00FA452C" w:rsidP="00353C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53C49">
        <w:rPr>
          <w:rFonts w:ascii="Times New Roman" w:hAnsi="Times New Roman"/>
          <w:b/>
          <w:sz w:val="28"/>
          <w:szCs w:val="28"/>
        </w:rPr>
        <w:t>Форма 0503130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бюджета».</w:t>
      </w:r>
    </w:p>
    <w:p w:rsidR="00FA452C" w:rsidRPr="00353C49" w:rsidRDefault="00FA452C" w:rsidP="00353C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452C" w:rsidRPr="00353C49" w:rsidRDefault="00FA452C" w:rsidP="00353C49">
      <w:pPr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53C49">
        <w:rPr>
          <w:rFonts w:ascii="Times New Roman" w:hAnsi="Times New Roman"/>
          <w:bCs/>
          <w:color w:val="000000"/>
          <w:sz w:val="28"/>
          <w:szCs w:val="28"/>
        </w:rPr>
        <w:t xml:space="preserve">Расшифровка остатков на конец отчетного периода по счету 401 50 000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353C49">
        <w:rPr>
          <w:rFonts w:ascii="Times New Roman" w:hAnsi="Times New Roman"/>
          <w:bCs/>
          <w:color w:val="000000"/>
          <w:sz w:val="28"/>
          <w:szCs w:val="28"/>
        </w:rPr>
        <w:t>Расходы будущих периодов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353C49">
        <w:rPr>
          <w:rFonts w:ascii="Times New Roman" w:hAnsi="Times New Roman"/>
          <w:bCs/>
          <w:color w:val="000000"/>
          <w:sz w:val="28"/>
          <w:szCs w:val="28"/>
        </w:rPr>
        <w:t xml:space="preserve"> –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отражены </w:t>
      </w:r>
      <w:r w:rsidRPr="00353C49">
        <w:rPr>
          <w:rFonts w:ascii="Times New Roman" w:hAnsi="Times New Roman"/>
          <w:bCs/>
          <w:color w:val="000000"/>
          <w:sz w:val="28"/>
          <w:szCs w:val="28"/>
        </w:rPr>
        <w:t xml:space="preserve">права пользования программным продуктом «СБИС» (КОСГУ 226) </w:t>
      </w:r>
      <w:r>
        <w:rPr>
          <w:rFonts w:ascii="Times New Roman" w:hAnsi="Times New Roman"/>
          <w:bCs/>
          <w:color w:val="000000"/>
          <w:sz w:val="28"/>
          <w:szCs w:val="28"/>
        </w:rPr>
        <w:t>на сумму</w:t>
      </w:r>
      <w:r w:rsidRPr="00353C49">
        <w:rPr>
          <w:rFonts w:ascii="Times New Roman" w:hAnsi="Times New Roman"/>
          <w:bCs/>
          <w:color w:val="000000"/>
          <w:sz w:val="28"/>
          <w:szCs w:val="28"/>
        </w:rPr>
        <w:t xml:space="preserve"> 1 454,76 руб.</w:t>
      </w:r>
    </w:p>
    <w:p w:rsidR="00FA452C" w:rsidRDefault="00FA452C" w:rsidP="00353C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452C" w:rsidRPr="00353C49" w:rsidRDefault="00FA452C" w:rsidP="00353C4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53C49">
        <w:rPr>
          <w:rFonts w:ascii="Times New Roman" w:hAnsi="Times New Roman"/>
          <w:sz w:val="28"/>
          <w:szCs w:val="28"/>
        </w:rPr>
        <w:t xml:space="preserve">Расшифровка остатков на конец отчетного периода по счету 0 401 60 000 </w:t>
      </w:r>
      <w:r>
        <w:rPr>
          <w:rFonts w:ascii="Times New Roman" w:hAnsi="Times New Roman"/>
          <w:sz w:val="28"/>
          <w:szCs w:val="28"/>
        </w:rPr>
        <w:t>«</w:t>
      </w:r>
      <w:r w:rsidRPr="00353C49">
        <w:rPr>
          <w:rFonts w:ascii="Times New Roman" w:hAnsi="Times New Roman"/>
          <w:sz w:val="28"/>
          <w:szCs w:val="28"/>
        </w:rPr>
        <w:t>Резервы предстоящих расходов</w:t>
      </w:r>
      <w:r>
        <w:rPr>
          <w:rFonts w:ascii="Times New Roman" w:hAnsi="Times New Roman"/>
          <w:sz w:val="28"/>
          <w:szCs w:val="28"/>
        </w:rPr>
        <w:t>»</w:t>
      </w:r>
      <w:r w:rsidRPr="00353C49">
        <w:rPr>
          <w:rFonts w:ascii="Times New Roman" w:hAnsi="Times New Roman"/>
          <w:sz w:val="28"/>
          <w:szCs w:val="28"/>
        </w:rPr>
        <w:t>:</w:t>
      </w:r>
    </w:p>
    <w:p w:rsidR="00FA452C" w:rsidRPr="00353C49" w:rsidRDefault="00FA452C" w:rsidP="00353C49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353C49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353C49">
        <w:rPr>
          <w:rFonts w:ascii="Times New Roman" w:hAnsi="Times New Roman"/>
          <w:color w:val="000000"/>
          <w:sz w:val="28"/>
          <w:szCs w:val="28"/>
        </w:rPr>
        <w:t>езервы предстоящих расходов по оплате отпусков (КОСГУ 211) – 397 088,53 руб.,</w:t>
      </w:r>
    </w:p>
    <w:p w:rsidR="00FA452C" w:rsidRPr="00190EFC" w:rsidRDefault="00FA452C" w:rsidP="00190EFC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0EFC">
        <w:rPr>
          <w:rFonts w:ascii="Times New Roman" w:hAnsi="Times New Roman"/>
          <w:sz w:val="28"/>
          <w:szCs w:val="28"/>
        </w:rPr>
        <w:t xml:space="preserve">- </w:t>
      </w:r>
      <w:r w:rsidRPr="00190EFC">
        <w:rPr>
          <w:rFonts w:ascii="Times New Roman" w:hAnsi="Times New Roman"/>
          <w:color w:val="000000"/>
          <w:sz w:val="28"/>
          <w:szCs w:val="28"/>
        </w:rPr>
        <w:t>резервы предстоящих расходов на начисления на выплаты по оплате труда (КОСГУ 213) – 119 920,74 руб.</w:t>
      </w:r>
    </w:p>
    <w:p w:rsidR="00FA452C" w:rsidRPr="00190EFC" w:rsidRDefault="00FA452C" w:rsidP="00190EFC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190EFC">
        <w:rPr>
          <w:rFonts w:ascii="Times New Roman" w:hAnsi="Times New Roman"/>
          <w:b/>
          <w:color w:val="000000"/>
          <w:sz w:val="28"/>
          <w:szCs w:val="28"/>
        </w:rPr>
        <w:t>Форма 0503130 «Справка о наличии имущества и обязательств на забалансовых счетах»</w:t>
      </w:r>
    </w:p>
    <w:p w:rsidR="00FA452C" w:rsidRDefault="00FA452C" w:rsidP="00190EFC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</w:t>
      </w:r>
      <w:r w:rsidRPr="00190EFC">
        <w:rPr>
          <w:rFonts w:ascii="Times New Roman" w:hAnsi="Times New Roman"/>
          <w:color w:val="000000"/>
          <w:sz w:val="28"/>
          <w:szCs w:val="28"/>
        </w:rPr>
        <w:t xml:space="preserve"> счет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190EFC">
        <w:rPr>
          <w:rFonts w:ascii="Times New Roman" w:hAnsi="Times New Roman"/>
          <w:color w:val="000000"/>
          <w:sz w:val="28"/>
          <w:szCs w:val="28"/>
        </w:rPr>
        <w:t xml:space="preserve"> 21 «Основные средства в эксплуатации» числятся основные средства стоимостью менее 10 тысяч рублей на сумму </w:t>
      </w:r>
      <w:r>
        <w:rPr>
          <w:rFonts w:ascii="Times New Roman" w:hAnsi="Times New Roman"/>
          <w:sz w:val="28"/>
          <w:szCs w:val="28"/>
        </w:rPr>
        <w:t>203 752,00</w:t>
      </w:r>
      <w:r w:rsidRPr="00190EFC">
        <w:rPr>
          <w:rFonts w:ascii="Times New Roman" w:hAnsi="Times New Roman"/>
          <w:sz w:val="28"/>
          <w:szCs w:val="28"/>
        </w:rPr>
        <w:t xml:space="preserve"> </w:t>
      </w:r>
      <w:r w:rsidRPr="00190EFC">
        <w:rPr>
          <w:rFonts w:ascii="Times New Roman" w:hAnsi="Times New Roman"/>
          <w:color w:val="000000"/>
          <w:sz w:val="28"/>
          <w:szCs w:val="28"/>
        </w:rPr>
        <w:t>руб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A452C" w:rsidRDefault="00FA452C" w:rsidP="008814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452C" w:rsidRPr="00752ADF" w:rsidRDefault="00FA452C" w:rsidP="00A76F1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52ADF">
        <w:rPr>
          <w:rFonts w:ascii="Times New Roman" w:hAnsi="Times New Roman"/>
          <w:b/>
          <w:color w:val="000000"/>
          <w:sz w:val="28"/>
          <w:szCs w:val="28"/>
        </w:rPr>
        <w:t>В форме 0503171</w:t>
      </w:r>
      <w:r w:rsidRPr="00752ADF">
        <w:rPr>
          <w:rFonts w:ascii="Times New Roman" w:hAnsi="Times New Roman"/>
          <w:color w:val="000000"/>
          <w:sz w:val="28"/>
          <w:szCs w:val="28"/>
        </w:rPr>
        <w:t xml:space="preserve"> отражено участие в капитале подведомственного учреждения МАУ «МЦО» в сумме 33 899 031,45 руб. – стоимость особо ценного имущества Учреждения.</w:t>
      </w:r>
    </w:p>
    <w:p w:rsidR="00FA452C" w:rsidRDefault="00FA452C" w:rsidP="00A76F10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A452C" w:rsidRDefault="00FA452C" w:rsidP="00093E2D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76F10">
        <w:rPr>
          <w:rFonts w:ascii="Times New Roman" w:hAnsi="Times New Roman"/>
          <w:b/>
          <w:color w:val="000000"/>
          <w:sz w:val="28"/>
          <w:szCs w:val="28"/>
        </w:rPr>
        <w:t>Форма 0503173 «Сведения об изменении остатков валюты баланса»</w:t>
      </w:r>
    </w:p>
    <w:p w:rsidR="00FA452C" w:rsidRDefault="00FA452C" w:rsidP="00A76F1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52C" w:rsidRPr="00CB064B" w:rsidRDefault="00FA452C" w:rsidP="00A76F1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B064B">
        <w:rPr>
          <w:rFonts w:ascii="Times New Roman" w:hAnsi="Times New Roman"/>
          <w:color w:val="000000"/>
          <w:sz w:val="28"/>
          <w:szCs w:val="28"/>
        </w:rPr>
        <w:t>Расшифровка изменений валюты баланса:</w:t>
      </w:r>
    </w:p>
    <w:p w:rsidR="00FA452C" w:rsidRDefault="00FA452C" w:rsidP="00A76F10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43"/>
        <w:gridCol w:w="1378"/>
        <w:gridCol w:w="1336"/>
        <w:gridCol w:w="1406"/>
        <w:gridCol w:w="3349"/>
      </w:tblGrid>
      <w:tr w:rsidR="00FA452C" w:rsidRPr="00A76F10" w:rsidTr="00093E2D">
        <w:trPr>
          <w:trHeight w:val="282"/>
          <w:tblHeader/>
        </w:trPr>
        <w:tc>
          <w:tcPr>
            <w:tcW w:w="1383" w:type="pct"/>
            <w:vMerge w:val="restart"/>
            <w:vAlign w:val="center"/>
          </w:tcPr>
          <w:p w:rsidR="00FA452C" w:rsidRPr="00A76F10" w:rsidRDefault="00FA452C" w:rsidP="00A76F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RANGE!A17:K22"/>
            <w:bookmarkEnd w:id="1"/>
            <w:r w:rsidRPr="00A76F10">
              <w:rPr>
                <w:rFonts w:ascii="Times New Roman" w:hAnsi="Times New Roman"/>
                <w:color w:val="000000"/>
                <w:sz w:val="24"/>
                <w:szCs w:val="24"/>
              </w:rPr>
              <w:t>Счет</w:t>
            </w:r>
          </w:p>
        </w:tc>
        <w:tc>
          <w:tcPr>
            <w:tcW w:w="651" w:type="pct"/>
            <w:vMerge w:val="restart"/>
            <w:vAlign w:val="center"/>
          </w:tcPr>
          <w:p w:rsidR="00FA452C" w:rsidRPr="00A76F10" w:rsidRDefault="00FA452C" w:rsidP="00A76F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6F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изменений, </w:t>
            </w:r>
            <w:r w:rsidRPr="00A76F10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всего (руб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A76F1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8" w:type="pct"/>
            <w:gridSpan w:val="2"/>
            <w:vAlign w:val="center"/>
          </w:tcPr>
          <w:p w:rsidR="00FA452C" w:rsidRPr="00A76F10" w:rsidRDefault="00FA452C" w:rsidP="008400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6F10">
              <w:rPr>
                <w:rFonts w:ascii="Times New Roman" w:hAnsi="Times New Roman"/>
                <w:color w:val="000000"/>
                <w:sz w:val="24"/>
                <w:szCs w:val="24"/>
              </w:rPr>
              <w:t>код причины (руб.)</w:t>
            </w:r>
          </w:p>
        </w:tc>
        <w:tc>
          <w:tcPr>
            <w:tcW w:w="1628" w:type="pct"/>
            <w:vMerge w:val="restart"/>
            <w:vAlign w:val="center"/>
          </w:tcPr>
          <w:p w:rsidR="00FA452C" w:rsidRPr="00A76F10" w:rsidRDefault="00FA452C" w:rsidP="008400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Расшифровка изменений</w:t>
            </w:r>
          </w:p>
        </w:tc>
      </w:tr>
      <w:tr w:rsidR="00FA452C" w:rsidRPr="00A76F10" w:rsidTr="00093E2D">
        <w:trPr>
          <w:trHeight w:val="70"/>
          <w:tblHeader/>
        </w:trPr>
        <w:tc>
          <w:tcPr>
            <w:tcW w:w="1383" w:type="pct"/>
            <w:vMerge/>
            <w:vAlign w:val="center"/>
          </w:tcPr>
          <w:p w:rsidR="00FA452C" w:rsidRPr="00A76F10" w:rsidRDefault="00FA452C" w:rsidP="00A76F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FA452C" w:rsidRPr="00A76F10" w:rsidRDefault="00FA452C" w:rsidP="00A76F1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FA452C" w:rsidRPr="00A76F10" w:rsidRDefault="00FA452C" w:rsidP="00E26D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6F10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86" w:type="pct"/>
            <w:vAlign w:val="center"/>
          </w:tcPr>
          <w:p w:rsidR="00FA452C" w:rsidRPr="00A76F10" w:rsidRDefault="00FA452C" w:rsidP="00E26D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6F10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28" w:type="pct"/>
            <w:vMerge/>
            <w:vAlign w:val="center"/>
          </w:tcPr>
          <w:p w:rsidR="00FA452C" w:rsidRPr="00A76F10" w:rsidRDefault="00FA452C" w:rsidP="00A76F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A452C" w:rsidRPr="00A76F10" w:rsidTr="00093E2D">
        <w:trPr>
          <w:trHeight w:val="159"/>
          <w:tblHeader/>
        </w:trPr>
        <w:tc>
          <w:tcPr>
            <w:tcW w:w="1383" w:type="pct"/>
          </w:tcPr>
          <w:p w:rsidR="00FA452C" w:rsidRDefault="00FA452C" w:rsidP="00C83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" w:type="pct"/>
          </w:tcPr>
          <w:p w:rsidR="00FA452C" w:rsidRDefault="00FA452C" w:rsidP="00C83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" w:type="pct"/>
          </w:tcPr>
          <w:p w:rsidR="00FA452C" w:rsidRDefault="00FA452C" w:rsidP="00C834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6" w:type="pct"/>
          </w:tcPr>
          <w:p w:rsidR="00FA452C" w:rsidRPr="00A76F10" w:rsidRDefault="00FA452C" w:rsidP="00C834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8" w:type="pct"/>
          </w:tcPr>
          <w:p w:rsidR="00FA452C" w:rsidRDefault="00FA452C" w:rsidP="00C8346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FA452C" w:rsidRPr="00A76F10" w:rsidTr="00093E2D">
        <w:trPr>
          <w:trHeight w:val="483"/>
        </w:trPr>
        <w:tc>
          <w:tcPr>
            <w:tcW w:w="1383" w:type="pct"/>
          </w:tcPr>
          <w:p w:rsidR="00FA452C" w:rsidRPr="008400B5" w:rsidRDefault="00FA452C" w:rsidP="00840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Права пользования активами (011100000) (остаточная стоимость)</w:t>
            </w:r>
          </w:p>
        </w:tc>
        <w:tc>
          <w:tcPr>
            <w:tcW w:w="651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42 500,00</w:t>
            </w:r>
          </w:p>
        </w:tc>
        <w:tc>
          <w:tcPr>
            <w:tcW w:w="652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42 500,00</w:t>
            </w:r>
          </w:p>
        </w:tc>
        <w:tc>
          <w:tcPr>
            <w:tcW w:w="686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8" w:type="pct"/>
          </w:tcPr>
          <w:p w:rsidR="00FA452C" w:rsidRPr="008400B5" w:rsidRDefault="00FA452C" w:rsidP="00840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перевод прав пользования программными продуктами 1С на счет 11116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межотчетный период с применением счета 140130 согласно СГС «Нематериальные активы»</w:t>
            </w:r>
          </w:p>
        </w:tc>
      </w:tr>
      <w:tr w:rsidR="00FA452C" w:rsidRPr="00A76F10" w:rsidTr="00093E2D">
        <w:trPr>
          <w:trHeight w:val="429"/>
        </w:trPr>
        <w:tc>
          <w:tcPr>
            <w:tcW w:w="1383" w:type="pct"/>
          </w:tcPr>
          <w:p w:rsidR="00FA452C" w:rsidRPr="00A76F10" w:rsidRDefault="00FA452C" w:rsidP="00840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будущих периодов (040150000)</w:t>
            </w:r>
          </w:p>
        </w:tc>
        <w:tc>
          <w:tcPr>
            <w:tcW w:w="651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1 509,89</w:t>
            </w:r>
          </w:p>
        </w:tc>
        <w:tc>
          <w:tcPr>
            <w:tcW w:w="652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1 509,89</w:t>
            </w:r>
          </w:p>
        </w:tc>
        <w:tc>
          <w:tcPr>
            <w:tcW w:w="1628" w:type="pct"/>
          </w:tcPr>
          <w:p w:rsidR="00FA452C" w:rsidRPr="00A76F10" w:rsidRDefault="00FA452C" w:rsidP="00840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на счете 140150000 расходов будущих периодов на неисключительные права использования программы «СБИС», в 2020 году списанной на расходы</w:t>
            </w:r>
          </w:p>
        </w:tc>
      </w:tr>
      <w:tr w:rsidR="00FA452C" w:rsidRPr="00A76F10" w:rsidTr="00093E2D">
        <w:trPr>
          <w:trHeight w:val="709"/>
        </w:trPr>
        <w:tc>
          <w:tcPr>
            <w:tcW w:w="1383" w:type="pct"/>
          </w:tcPr>
          <w:p w:rsidR="00FA452C" w:rsidRPr="00A76F10" w:rsidRDefault="00FA452C" w:rsidP="00840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Расчеты по платежам в бюджеты (030300000)</w:t>
            </w:r>
          </w:p>
        </w:tc>
        <w:tc>
          <w:tcPr>
            <w:tcW w:w="651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13 465,38</w:t>
            </w:r>
          </w:p>
        </w:tc>
        <w:tc>
          <w:tcPr>
            <w:tcW w:w="652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86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13 465,38</w:t>
            </w:r>
          </w:p>
        </w:tc>
        <w:tc>
          <w:tcPr>
            <w:tcW w:w="1628" w:type="pct"/>
          </w:tcPr>
          <w:p w:rsidR="00FA452C" w:rsidRPr="00A76F10" w:rsidRDefault="00FA452C" w:rsidP="00840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Исправление ошибок по начислению страховых взносов и НДФЛ</w:t>
            </w:r>
          </w:p>
        </w:tc>
      </w:tr>
      <w:tr w:rsidR="00FA452C" w:rsidRPr="00A76F10" w:rsidTr="00093E2D">
        <w:trPr>
          <w:trHeight w:val="545"/>
        </w:trPr>
        <w:tc>
          <w:tcPr>
            <w:tcW w:w="1383" w:type="pct"/>
          </w:tcPr>
          <w:p w:rsidR="00FA452C" w:rsidRPr="00A76F10" w:rsidRDefault="00FA452C" w:rsidP="00840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6F10">
              <w:rPr>
                <w:rFonts w:ascii="Times New Roman" w:hAnsi="Times New Roman"/>
                <w:color w:val="000000"/>
                <w:sz w:val="24"/>
                <w:szCs w:val="24"/>
              </w:rPr>
              <w:t>Финансовый результат экономического субъекта</w:t>
            </w:r>
          </w:p>
        </w:tc>
        <w:tc>
          <w:tcPr>
            <w:tcW w:w="651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30 544,51</w:t>
            </w:r>
          </w:p>
        </w:tc>
        <w:tc>
          <w:tcPr>
            <w:tcW w:w="652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42 500,00</w:t>
            </w:r>
          </w:p>
        </w:tc>
        <w:tc>
          <w:tcPr>
            <w:tcW w:w="686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-11 955,49</w:t>
            </w:r>
          </w:p>
        </w:tc>
        <w:tc>
          <w:tcPr>
            <w:tcW w:w="1628" w:type="pct"/>
          </w:tcPr>
          <w:p w:rsidR="00FA452C" w:rsidRPr="00A76F10" w:rsidRDefault="00FA452C" w:rsidP="00840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6F10">
              <w:rPr>
                <w:rFonts w:ascii="Times New Roman" w:hAnsi="Times New Roman"/>
                <w:color w:val="000000"/>
                <w:sz w:val="24"/>
                <w:szCs w:val="24"/>
              </w:rPr>
              <w:t>  </w:t>
            </w:r>
          </w:p>
          <w:p w:rsidR="00FA452C" w:rsidRPr="00A76F10" w:rsidRDefault="00FA452C" w:rsidP="00840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6F10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FA452C" w:rsidRPr="00A76F10" w:rsidTr="00093E2D">
        <w:trPr>
          <w:trHeight w:val="300"/>
        </w:trPr>
        <w:tc>
          <w:tcPr>
            <w:tcW w:w="1383" w:type="pct"/>
          </w:tcPr>
          <w:p w:rsidR="00FA452C" w:rsidRPr="00A76F10" w:rsidRDefault="00FA452C" w:rsidP="00840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Имущество, полученное в пользование (01)</w:t>
            </w:r>
          </w:p>
        </w:tc>
        <w:tc>
          <w:tcPr>
            <w:tcW w:w="651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652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-42 500,00</w:t>
            </w:r>
          </w:p>
        </w:tc>
        <w:tc>
          <w:tcPr>
            <w:tcW w:w="686" w:type="pct"/>
          </w:tcPr>
          <w:p w:rsidR="00FA452C" w:rsidRPr="00A76F10" w:rsidRDefault="00FA452C" w:rsidP="006114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51 900,00</w:t>
            </w:r>
          </w:p>
        </w:tc>
        <w:tc>
          <w:tcPr>
            <w:tcW w:w="1628" w:type="pct"/>
          </w:tcPr>
          <w:p w:rsidR="00FA452C" w:rsidRPr="00813DE5" w:rsidRDefault="00FA452C" w:rsidP="00840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прав пользования программными продуктами 1С и СБИС,  ранее не учитываемых на забалансовом счете. В соответствии с СГС «Нематериальные активы» программные продукты 1С  переведены на счет 11116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 сроке полезного использования более 12 месяцев</w:t>
            </w:r>
          </w:p>
        </w:tc>
      </w:tr>
    </w:tbl>
    <w:p w:rsidR="00FA452C" w:rsidRDefault="00FA452C" w:rsidP="008814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452C" w:rsidRPr="00752ADF" w:rsidRDefault="00FA452C" w:rsidP="00942C68">
      <w:pPr>
        <w:pStyle w:val="BodyText"/>
        <w:ind w:firstLine="709"/>
        <w:rPr>
          <w:sz w:val="28"/>
          <w:szCs w:val="28"/>
        </w:rPr>
      </w:pPr>
      <w:r w:rsidRPr="00752ADF">
        <w:rPr>
          <w:b/>
          <w:color w:val="000000"/>
          <w:sz w:val="28"/>
          <w:szCs w:val="28"/>
        </w:rPr>
        <w:t>Форма 0503175.</w:t>
      </w:r>
      <w:r w:rsidRPr="00752ADF">
        <w:rPr>
          <w:sz w:val="28"/>
          <w:szCs w:val="28"/>
        </w:rPr>
        <w:t xml:space="preserve"> На 01.01.2022 в Управлении имеются неисполненные бюджетные обязательства по оплате труда и соглашениям о перечислении субсидии на выполнение муниципального задания МАУ «МЦО». По оплате труда остаток неисполненных обязательств сложился в результате принятия обязательств по оплате труда в сумме доведенных лимитов. По соглашениям о доведении субсидии обязательства приняты в сумме соглашений</w:t>
      </w:r>
      <w:r>
        <w:rPr>
          <w:sz w:val="28"/>
          <w:szCs w:val="28"/>
        </w:rPr>
        <w:t>, в связи с введением ограничений на проведение культурных мероприятий субсидии до Учреждения не доведены в полном объеме.</w:t>
      </w:r>
    </w:p>
    <w:p w:rsidR="00FA452C" w:rsidRDefault="00FA452C" w:rsidP="00942C68">
      <w:pPr>
        <w:pStyle w:val="BodyText"/>
        <w:ind w:firstLine="709"/>
        <w:rPr>
          <w:sz w:val="28"/>
          <w:szCs w:val="28"/>
          <w:highlight w:val="yellow"/>
        </w:rPr>
      </w:pPr>
    </w:p>
    <w:p w:rsidR="00FA452C" w:rsidRDefault="00FA452C" w:rsidP="008814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5</w:t>
      </w:r>
      <w:r w:rsidRPr="0055480D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64A6">
        <w:rPr>
          <w:rFonts w:ascii="Times New Roman" w:hAnsi="Times New Roman"/>
          <w:b/>
          <w:sz w:val="28"/>
          <w:szCs w:val="28"/>
        </w:rPr>
        <w:t>Прочие вопросы деятельности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субъекта бюджетной отчетности</w:t>
      </w:r>
    </w:p>
    <w:p w:rsidR="00FA452C" w:rsidRDefault="00FA452C" w:rsidP="008814F4">
      <w:pPr>
        <w:pStyle w:val="ListParagraph"/>
        <w:spacing w:after="0" w:line="240" w:lineRule="auto"/>
        <w:ind w:left="-360"/>
        <w:rPr>
          <w:rFonts w:ascii="Times New Roman" w:hAnsi="Times New Roman"/>
          <w:b/>
          <w:sz w:val="28"/>
          <w:szCs w:val="28"/>
        </w:rPr>
      </w:pPr>
    </w:p>
    <w:p w:rsidR="00FA452C" w:rsidRPr="007429B5" w:rsidRDefault="00FA452C" w:rsidP="00AB4177">
      <w:pPr>
        <w:pStyle w:val="BodyText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 xml:space="preserve">Бюджетный учёт в </w:t>
      </w:r>
      <w:r>
        <w:rPr>
          <w:sz w:val="28"/>
          <w:szCs w:val="28"/>
        </w:rPr>
        <w:t>Управлении</w:t>
      </w:r>
      <w:r w:rsidRPr="007429B5">
        <w:rPr>
          <w:sz w:val="28"/>
          <w:szCs w:val="28"/>
        </w:rPr>
        <w:t xml:space="preserve"> ведётся в соответствии с требованиями:</w:t>
      </w:r>
    </w:p>
    <w:p w:rsidR="00FA452C" w:rsidRPr="007429B5" w:rsidRDefault="00FA452C" w:rsidP="00AB4177">
      <w:pPr>
        <w:pStyle w:val="BodyText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>- Федерального закона от 06.12.2011 года № 402-ФЗ «О бухгалтерском учёте»;</w:t>
      </w:r>
    </w:p>
    <w:p w:rsidR="00FA452C" w:rsidRPr="007429B5" w:rsidRDefault="00FA452C" w:rsidP="00AB4177">
      <w:pPr>
        <w:pStyle w:val="Heading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429B5">
        <w:rPr>
          <w:sz w:val="28"/>
          <w:szCs w:val="28"/>
        </w:rPr>
        <w:t xml:space="preserve">- </w:t>
      </w:r>
      <w:r w:rsidRPr="007429B5">
        <w:rPr>
          <w:b w:val="0"/>
          <w:sz w:val="28"/>
          <w:szCs w:val="28"/>
        </w:rPr>
        <w:t>приказом Минфина от 01.12.2010 года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(с изменениями и дополнениями)»;</w:t>
      </w:r>
    </w:p>
    <w:p w:rsidR="00FA452C" w:rsidRPr="00D82D14" w:rsidRDefault="00FA452C" w:rsidP="00AB4177">
      <w:pPr>
        <w:pStyle w:val="BodyText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 xml:space="preserve">-  приказом Минфина от 06.12.2010 №162н «Об утверждении Плана счетов бюджетного учета и Инструкции по его применению» (с изменениями и дополнениями); </w:t>
      </w:r>
    </w:p>
    <w:p w:rsidR="00FA452C" w:rsidRDefault="00FA452C" w:rsidP="00AB4177">
      <w:pPr>
        <w:pStyle w:val="BodyText"/>
        <w:ind w:firstLine="709"/>
        <w:rPr>
          <w:sz w:val="28"/>
          <w:szCs w:val="28"/>
        </w:rPr>
      </w:pPr>
      <w:r w:rsidRPr="007429B5">
        <w:rPr>
          <w:sz w:val="28"/>
          <w:szCs w:val="28"/>
        </w:rPr>
        <w:t>- Федеральных стандартов бухгалтерского учета для организаций государственного сектора</w:t>
      </w:r>
      <w:r>
        <w:rPr>
          <w:sz w:val="28"/>
          <w:szCs w:val="28"/>
        </w:rPr>
        <w:t>;</w:t>
      </w:r>
    </w:p>
    <w:p w:rsidR="00FA452C" w:rsidRPr="00932611" w:rsidRDefault="00FA452C" w:rsidP="00AB4177">
      <w:pPr>
        <w:pStyle w:val="BodyTex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32611">
        <w:rPr>
          <w:sz w:val="28"/>
          <w:szCs w:val="28"/>
        </w:rPr>
        <w:t>учетной политикой централизованной бухгалтерии, утвержденной приказом МКУ «ЦМР» от 28.06.2021 № 8</w:t>
      </w:r>
      <w:r>
        <w:rPr>
          <w:sz w:val="28"/>
          <w:szCs w:val="28"/>
        </w:rPr>
        <w:t>.</w:t>
      </w:r>
    </w:p>
    <w:p w:rsidR="00FA452C" w:rsidRPr="007429B5" w:rsidRDefault="00FA452C" w:rsidP="00AB4177">
      <w:pPr>
        <w:pStyle w:val="Heading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  <w:r w:rsidRPr="007429B5">
        <w:rPr>
          <w:b w:val="0"/>
          <w:sz w:val="28"/>
          <w:szCs w:val="28"/>
        </w:rPr>
        <w:t>Бюджетная отчётность составляется и представляется в соответствии с приказом Минфина России от 28.12.2010 года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 с учетом изменений и дополнений, Федеральным стандартом бухгалтерского учета для организаций государственного сектора «Представление бухгалтерской (финансовой) отчетности», утвержденным приказом Минфина РФ от 31.12.2016 № 260н</w:t>
      </w:r>
      <w:r>
        <w:rPr>
          <w:b w:val="0"/>
          <w:sz w:val="28"/>
          <w:szCs w:val="28"/>
        </w:rPr>
        <w:t xml:space="preserve"> </w:t>
      </w:r>
      <w:r w:rsidRPr="007429B5">
        <w:rPr>
          <w:b w:val="0"/>
          <w:sz w:val="28"/>
          <w:szCs w:val="28"/>
        </w:rPr>
        <w:t xml:space="preserve">и Порядком составления и представления бюджетной отчетности и сводной бухгалтерской отчетности, утвержденного приказом финансового </w:t>
      </w:r>
      <w:r w:rsidRPr="00401BD1">
        <w:rPr>
          <w:b w:val="0"/>
          <w:sz w:val="28"/>
          <w:szCs w:val="28"/>
        </w:rPr>
        <w:t>управления Администрации города Оренбурга от 18.03.2019 № 27.</w:t>
      </w:r>
    </w:p>
    <w:p w:rsidR="00FA452C" w:rsidRDefault="00FA452C" w:rsidP="00214F71">
      <w:pPr>
        <w:spacing w:after="0" w:line="24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FA452C" w:rsidRDefault="00FA452C" w:rsidP="00214F71">
      <w:pPr>
        <w:spacing w:after="0" w:line="240" w:lineRule="auto"/>
        <w:ind w:firstLine="709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214F71">
        <w:rPr>
          <w:rFonts w:ascii="Times New Roman" w:hAnsi="Times New Roman"/>
          <w:bCs/>
          <w:i/>
          <w:color w:val="000000"/>
          <w:sz w:val="28"/>
          <w:szCs w:val="28"/>
        </w:rPr>
        <w:t>Сведения об особенностях ведения бюджетного учета</w:t>
      </w:r>
    </w:p>
    <w:p w:rsidR="00FA452C" w:rsidRPr="00214F71" w:rsidRDefault="00FA452C" w:rsidP="00214F71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Overlap w:val="never"/>
        <w:tblW w:w="10080" w:type="dxa"/>
        <w:tblInd w:w="8" w:type="dxa"/>
        <w:tblLayout w:type="fixed"/>
        <w:tblLook w:val="01E0"/>
      </w:tblPr>
      <w:tblGrid>
        <w:gridCol w:w="2495"/>
        <w:gridCol w:w="1645"/>
        <w:gridCol w:w="2160"/>
        <w:gridCol w:w="3780"/>
      </w:tblGrid>
      <w:tr w:rsidR="00FA452C" w:rsidRPr="007E254C" w:rsidTr="006A052D">
        <w:trPr>
          <w:tblHeader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объекта учета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Код счета бюджетного учета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Способ ведения бюджетного учета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применяемого способа</w:t>
            </w:r>
          </w:p>
        </w:tc>
      </w:tr>
      <w:tr w:rsidR="00FA452C" w:rsidRPr="007E254C" w:rsidTr="006A052D">
        <w:trPr>
          <w:tblHeader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A452C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Активы, обязательства, финансовый результат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ведения бухгалтерского учета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Полномочия переданы централизованной бухгалтерии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казенное учреждение</w:t>
            </w: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“Центр муниципальных расчетов”, договор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.09.2020 №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</w:p>
        </w:tc>
      </w:tr>
      <w:tr w:rsidR="00FA452C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Бланки строгой отчетности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1 00003000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Учет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По стоимости приобретения бланков</w:t>
            </w:r>
          </w:p>
        </w:tc>
      </w:tr>
      <w:tr w:rsidR="00FA452C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средства в эксплуатации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1 00021000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Учет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По балансовой стоимости введенного в эксплуатацию объекта</w:t>
            </w:r>
          </w:p>
        </w:tc>
      </w:tr>
      <w:tr w:rsidR="00FA452C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1 10100000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срока полезного использования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Исходя из рекомендаций, содержащихся в документах производителя, входящих в комплектацию объекта имущества, и (или) на основании решения комиссии субъекта учета по поступлению и выбытию активов</w:t>
            </w:r>
          </w:p>
        </w:tc>
      </w:tr>
      <w:tr w:rsidR="00FA452C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Амортизация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1 10400000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Методы учета суммы амортизации при переоценке объекта основных средств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Накопленная амортизация вычитается из балансовой стоимости объекта основных средств, после чего остаточная стоимость пересчитывается до переоцененной стоимости актива</w:t>
            </w:r>
          </w:p>
        </w:tc>
      </w:tr>
      <w:tr w:rsidR="00FA452C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Амортизация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1 10400000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Методы начисления амортизации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Линейный метод</w:t>
            </w:r>
          </w:p>
        </w:tc>
      </w:tr>
      <w:tr w:rsidR="00FA452C" w:rsidRPr="007E254C" w:rsidTr="006A052D"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Материальные запасы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4D3F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1 10500000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>Выбытие материальных запасов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7E254C" w:rsidRDefault="00FA452C" w:rsidP="007E25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средней </w:t>
            </w:r>
            <w:r w:rsidRPr="007E25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стоимости </w:t>
            </w:r>
          </w:p>
        </w:tc>
      </w:tr>
    </w:tbl>
    <w:p w:rsidR="00FA452C" w:rsidRDefault="00FA452C" w:rsidP="005502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452C" w:rsidRPr="00001768" w:rsidRDefault="00FA452C" w:rsidP="002C17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502B9">
        <w:rPr>
          <w:rFonts w:ascii="Times New Roman" w:hAnsi="Times New Roman"/>
          <w:sz w:val="28"/>
          <w:szCs w:val="28"/>
        </w:rPr>
        <w:t xml:space="preserve">В соответствии со стандартом </w:t>
      </w:r>
      <w:r>
        <w:rPr>
          <w:rFonts w:ascii="Times New Roman" w:hAnsi="Times New Roman"/>
          <w:sz w:val="28"/>
          <w:szCs w:val="28"/>
        </w:rPr>
        <w:t>«</w:t>
      </w:r>
      <w:r w:rsidRPr="008C2B9B">
        <w:rPr>
          <w:rFonts w:ascii="Times New Roman" w:hAnsi="Times New Roman"/>
          <w:sz w:val="28"/>
          <w:szCs w:val="28"/>
        </w:rPr>
        <w:t>Представление бухгалтерской (финансовой) отчетности</w:t>
      </w:r>
      <w:r>
        <w:rPr>
          <w:rFonts w:ascii="Times New Roman" w:hAnsi="Times New Roman"/>
          <w:sz w:val="28"/>
          <w:szCs w:val="28"/>
        </w:rPr>
        <w:t xml:space="preserve">» показатели бюджетной отчетности </w:t>
      </w:r>
      <w:r w:rsidRPr="00953EB8">
        <w:rPr>
          <w:rFonts w:ascii="Times New Roman" w:hAnsi="Times New Roman"/>
          <w:sz w:val="28"/>
          <w:szCs w:val="28"/>
        </w:rPr>
        <w:t>Управлени</w:t>
      </w:r>
      <w:r>
        <w:rPr>
          <w:rFonts w:ascii="Times New Roman" w:hAnsi="Times New Roman"/>
          <w:sz w:val="28"/>
          <w:szCs w:val="28"/>
        </w:rPr>
        <w:t>я</w:t>
      </w:r>
      <w:r w:rsidRPr="00953EB8">
        <w:rPr>
          <w:rFonts w:ascii="Times New Roman" w:hAnsi="Times New Roman"/>
          <w:sz w:val="28"/>
          <w:szCs w:val="28"/>
        </w:rPr>
        <w:t xml:space="preserve"> размещены на сайте </w:t>
      </w:r>
      <w:r>
        <w:rPr>
          <w:rFonts w:ascii="Times New Roman" w:hAnsi="Times New Roman"/>
          <w:sz w:val="28"/>
          <w:szCs w:val="28"/>
        </w:rPr>
        <w:t xml:space="preserve">Администрации города Оренбурга </w:t>
      </w:r>
      <w:hyperlink r:id="rId7" w:history="1">
        <w:r w:rsidRPr="0000176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00176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.orenburg.ru</w:t>
        </w:r>
      </w:hyperlink>
      <w:r w:rsidRPr="00001768">
        <w:rPr>
          <w:rFonts w:ascii="Times New Roman" w:hAnsi="Times New Roman"/>
          <w:sz w:val="28"/>
          <w:szCs w:val="28"/>
        </w:rPr>
        <w:t xml:space="preserve">, показатели отчетности подведомственного учреждения МАУ «МЦО» размещены на сайте </w:t>
      </w:r>
      <w:hyperlink r:id="rId8" w:history="1">
        <w:r w:rsidRPr="0000176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00176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00176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bus</w:t>
        </w:r>
        <w:r w:rsidRPr="0000176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00176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r w:rsidRPr="0000176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001768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001768">
        <w:rPr>
          <w:rFonts w:ascii="Times New Roman" w:hAnsi="Times New Roman"/>
          <w:sz w:val="28"/>
          <w:szCs w:val="28"/>
        </w:rPr>
        <w:t>.</w:t>
      </w:r>
    </w:p>
    <w:p w:rsidR="00FA452C" w:rsidRDefault="00FA452C" w:rsidP="002C17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01768">
        <w:rPr>
          <w:rFonts w:ascii="Times New Roman" w:hAnsi="Times New Roman"/>
          <w:sz w:val="28"/>
          <w:szCs w:val="28"/>
        </w:rPr>
        <w:t xml:space="preserve">В соответствии со стандартом «Учетная политика, оценочные значения и ошибки» основные </w:t>
      </w:r>
      <w:r w:rsidRPr="001C3FDA">
        <w:rPr>
          <w:rFonts w:ascii="Times New Roman" w:hAnsi="Times New Roman"/>
          <w:sz w:val="28"/>
          <w:szCs w:val="28"/>
        </w:rPr>
        <w:t xml:space="preserve">положения учетной политики размещены на сайте </w:t>
      </w:r>
      <w:hyperlink r:id="rId9" w:history="1">
        <w:r w:rsidRPr="001C3FD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1C3FD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.orenburg.ru</w:t>
        </w:r>
      </w:hyperlink>
      <w:r w:rsidRPr="001C3FDA">
        <w:rPr>
          <w:rFonts w:ascii="Times New Roman" w:hAnsi="Times New Roman"/>
          <w:sz w:val="28"/>
          <w:szCs w:val="28"/>
        </w:rPr>
        <w:t>.</w:t>
      </w:r>
      <w:r w:rsidRPr="00001768">
        <w:rPr>
          <w:rFonts w:ascii="Times New Roman" w:hAnsi="Times New Roman"/>
          <w:sz w:val="28"/>
          <w:szCs w:val="28"/>
        </w:rPr>
        <w:t xml:space="preserve"> </w:t>
      </w:r>
    </w:p>
    <w:p w:rsidR="00FA452C" w:rsidRDefault="00FA452C" w:rsidP="008C0F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C0FFF">
        <w:rPr>
          <w:rFonts w:ascii="Times New Roman" w:hAnsi="Times New Roman"/>
          <w:sz w:val="28"/>
          <w:szCs w:val="28"/>
        </w:rPr>
        <w:t xml:space="preserve">Перед составлением годовой отчетности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2251E0">
        <w:rPr>
          <w:rFonts w:ascii="Times New Roman" w:hAnsi="Times New Roman"/>
          <w:sz w:val="28"/>
          <w:szCs w:val="28"/>
        </w:rPr>
        <w:t>соответствии с приказом от 29.10.2021 № 14 проведена инвентаризация  имущества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C0FFF">
        <w:rPr>
          <w:rFonts w:ascii="Times New Roman" w:hAnsi="Times New Roman"/>
          <w:sz w:val="28"/>
          <w:szCs w:val="28"/>
        </w:rPr>
        <w:t xml:space="preserve">финансовых активов и обязательств, числящихся на балансе и на забалансовых счетах. Фактов расхождений с бухгалтерским учетом не выявлено, таблица № 6 «Сведения о проведении инвентаризаций» отсутствует. </w:t>
      </w:r>
    </w:p>
    <w:p w:rsidR="00FA452C" w:rsidRPr="008C0FFF" w:rsidRDefault="00FA452C" w:rsidP="008C0F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8C0FFF">
        <w:rPr>
          <w:rFonts w:ascii="Times New Roman" w:hAnsi="Times New Roman"/>
          <w:sz w:val="28"/>
          <w:szCs w:val="28"/>
        </w:rPr>
        <w:t>В соответствии с федеральным стандарт</w:t>
      </w:r>
      <w:r>
        <w:rPr>
          <w:rFonts w:ascii="Times New Roman" w:hAnsi="Times New Roman"/>
          <w:sz w:val="28"/>
          <w:szCs w:val="28"/>
        </w:rPr>
        <w:t>о</w:t>
      </w:r>
      <w:r w:rsidRPr="008C0FFF">
        <w:rPr>
          <w:rFonts w:ascii="Times New Roman" w:hAnsi="Times New Roman"/>
          <w:sz w:val="28"/>
          <w:szCs w:val="28"/>
        </w:rPr>
        <w:t>м бухгалтерского учета для организаций государственного сектора, утвержденным приказ</w:t>
      </w:r>
      <w:r>
        <w:rPr>
          <w:rFonts w:ascii="Times New Roman" w:hAnsi="Times New Roman"/>
          <w:sz w:val="28"/>
          <w:szCs w:val="28"/>
        </w:rPr>
        <w:t>ом</w:t>
      </w:r>
      <w:r w:rsidRPr="008C0FFF">
        <w:rPr>
          <w:rFonts w:ascii="Times New Roman" w:hAnsi="Times New Roman"/>
          <w:sz w:val="28"/>
          <w:szCs w:val="28"/>
        </w:rPr>
        <w:t xml:space="preserve"> Министерства финансов российской Федерации от </w:t>
      </w:r>
      <w:r>
        <w:rPr>
          <w:rFonts w:ascii="Times New Roman" w:hAnsi="Times New Roman"/>
          <w:sz w:val="28"/>
          <w:szCs w:val="28"/>
        </w:rPr>
        <w:t>15.11.2019 № 181н</w:t>
      </w:r>
      <w:r w:rsidRPr="008C0FF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Нематериальные активы</w:t>
      </w:r>
      <w:r w:rsidRPr="008C0FFF">
        <w:rPr>
          <w:rFonts w:ascii="Times New Roman" w:hAnsi="Times New Roman"/>
          <w:sz w:val="28"/>
          <w:szCs w:val="28"/>
        </w:rPr>
        <w:t xml:space="preserve">» проведена инвентаризация с целью </w:t>
      </w:r>
      <w:r w:rsidRPr="008C0FFF">
        <w:rPr>
          <w:rFonts w:ascii="Times New Roman" w:hAnsi="Times New Roman"/>
          <w:bCs/>
          <w:sz w:val="28"/>
          <w:szCs w:val="28"/>
        </w:rPr>
        <w:t>признания неисключительных прав пользования нематериальными активами, приобретенных до 01.01.2021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8C0FFF">
        <w:rPr>
          <w:rFonts w:ascii="Times New Roman" w:hAnsi="Times New Roman"/>
          <w:sz w:val="28"/>
          <w:szCs w:val="28"/>
        </w:rPr>
        <w:t>Накопленные убытки от обесценения основных средств в 202</w:t>
      </w:r>
      <w:r>
        <w:rPr>
          <w:rFonts w:ascii="Times New Roman" w:hAnsi="Times New Roman"/>
          <w:sz w:val="28"/>
          <w:szCs w:val="28"/>
        </w:rPr>
        <w:t>1</w:t>
      </w:r>
      <w:r w:rsidRPr="008C0FFF">
        <w:rPr>
          <w:rFonts w:ascii="Times New Roman" w:hAnsi="Times New Roman"/>
          <w:sz w:val="28"/>
          <w:szCs w:val="28"/>
        </w:rPr>
        <w:t xml:space="preserve"> году отсутствуют. Все основные средства являются активами и объектов для обесценивания не обнаружено. Инвентаризация расчетов проводится методом анализа остатков на счетах </w:t>
      </w:r>
      <w:r>
        <w:rPr>
          <w:rFonts w:ascii="Times New Roman" w:hAnsi="Times New Roman"/>
          <w:sz w:val="28"/>
          <w:szCs w:val="28"/>
        </w:rPr>
        <w:t>и п</w:t>
      </w:r>
      <w:r w:rsidRPr="008C0FFF">
        <w:rPr>
          <w:rFonts w:ascii="Times New Roman" w:hAnsi="Times New Roman"/>
          <w:sz w:val="28"/>
          <w:szCs w:val="28"/>
        </w:rPr>
        <w:t xml:space="preserve">одкрепляется актами сверки с контрагентами. </w:t>
      </w:r>
    </w:p>
    <w:p w:rsidR="00FA452C" w:rsidRPr="008C0FFF" w:rsidRDefault="00FA452C" w:rsidP="008C0FF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A452C" w:rsidRDefault="00FA452C" w:rsidP="00E65B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составе отчетности, в связи с отсутствием числовых показателей, не представлены:</w:t>
      </w:r>
    </w:p>
    <w:p w:rsidR="00FA452C" w:rsidRDefault="00FA452C" w:rsidP="00E65B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0503167 «</w:t>
      </w:r>
      <w:r w:rsidRPr="00CB1B3D">
        <w:rPr>
          <w:rFonts w:ascii="Times New Roman" w:hAnsi="Times New Roman"/>
          <w:sz w:val="28"/>
          <w:szCs w:val="28"/>
        </w:rPr>
        <w:t>Сведения о целевых иностранных кредитах</w:t>
      </w:r>
      <w:r>
        <w:rPr>
          <w:rFonts w:ascii="Times New Roman" w:hAnsi="Times New Roman"/>
          <w:sz w:val="28"/>
          <w:szCs w:val="28"/>
        </w:rPr>
        <w:t>»,</w:t>
      </w:r>
    </w:p>
    <w:p w:rsidR="00FA452C" w:rsidRDefault="00FA452C" w:rsidP="00E65B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373C2">
        <w:rPr>
          <w:rFonts w:ascii="Times New Roman" w:hAnsi="Times New Roman"/>
          <w:sz w:val="28"/>
          <w:szCs w:val="28"/>
        </w:rPr>
        <w:t>орма 0503128-НП «Отчет о бюджетных обязательствах (по национальным проектам)»,</w:t>
      </w:r>
    </w:p>
    <w:p w:rsidR="00FA452C" w:rsidRDefault="00FA452C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0503172 «</w:t>
      </w:r>
      <w:r w:rsidRPr="00CB1B3D">
        <w:rPr>
          <w:rFonts w:ascii="Times New Roman" w:hAnsi="Times New Roman"/>
          <w:sz w:val="28"/>
          <w:szCs w:val="28"/>
        </w:rPr>
        <w:t xml:space="preserve">Сведения о государственном (муниципальном) долге, </w:t>
      </w:r>
      <w:r>
        <w:rPr>
          <w:rFonts w:ascii="Times New Roman" w:hAnsi="Times New Roman"/>
          <w:sz w:val="28"/>
          <w:szCs w:val="28"/>
        </w:rPr>
        <w:t>п</w:t>
      </w:r>
      <w:r w:rsidRPr="00CB1B3D">
        <w:rPr>
          <w:rFonts w:ascii="Times New Roman" w:hAnsi="Times New Roman"/>
          <w:sz w:val="28"/>
          <w:szCs w:val="28"/>
        </w:rPr>
        <w:t xml:space="preserve">редоставленных бюджетных </w:t>
      </w:r>
      <w:r>
        <w:rPr>
          <w:rFonts w:ascii="Times New Roman" w:hAnsi="Times New Roman"/>
          <w:sz w:val="28"/>
          <w:szCs w:val="28"/>
        </w:rPr>
        <w:t>кредитах»,</w:t>
      </w:r>
    </w:p>
    <w:p w:rsidR="00FA452C" w:rsidRDefault="00FA452C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0503174 «</w:t>
      </w:r>
      <w:r w:rsidRPr="00CB1B3D">
        <w:rPr>
          <w:rFonts w:ascii="Times New Roman" w:hAnsi="Times New Roman"/>
          <w:sz w:val="28"/>
          <w:szCs w:val="28"/>
        </w:rPr>
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</w:t>
      </w:r>
      <w:r>
        <w:rPr>
          <w:rFonts w:ascii="Times New Roman" w:hAnsi="Times New Roman"/>
          <w:sz w:val="28"/>
          <w:szCs w:val="28"/>
        </w:rPr>
        <w:t>»,</w:t>
      </w:r>
    </w:p>
    <w:p w:rsidR="00FA452C" w:rsidRDefault="00FA452C" w:rsidP="009F4A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373C2">
        <w:rPr>
          <w:rFonts w:ascii="Times New Roman" w:hAnsi="Times New Roman"/>
          <w:sz w:val="28"/>
          <w:szCs w:val="28"/>
        </w:rPr>
        <w:t>орма 0503178 «Сведения об остатках денежных средств на счетах получателя средств бюджета»,</w:t>
      </w:r>
    </w:p>
    <w:p w:rsidR="00FA452C" w:rsidRPr="004373C2" w:rsidRDefault="00FA452C" w:rsidP="009F4A1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0503190 «</w:t>
      </w:r>
      <w:r w:rsidRPr="00CB1B3D">
        <w:rPr>
          <w:rFonts w:ascii="Times New Roman" w:hAnsi="Times New Roman"/>
          <w:sz w:val="28"/>
          <w:szCs w:val="28"/>
        </w:rPr>
        <w:t>Сведения о вложениях в объекты недвижимого имущества, объектах незавершенного строительства</w:t>
      </w:r>
      <w:r>
        <w:rPr>
          <w:rFonts w:ascii="Times New Roman" w:hAnsi="Times New Roman"/>
          <w:sz w:val="28"/>
          <w:szCs w:val="28"/>
        </w:rPr>
        <w:t>»,</w:t>
      </w:r>
    </w:p>
    <w:p w:rsidR="00FA452C" w:rsidRDefault="00FA452C" w:rsidP="00E65BD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373C2">
        <w:rPr>
          <w:rFonts w:ascii="Times New Roman" w:hAnsi="Times New Roman"/>
          <w:sz w:val="28"/>
          <w:szCs w:val="28"/>
        </w:rPr>
        <w:t xml:space="preserve">орма 0503296 «Сведения об исполнении судебных решений по денежным обязательствам бюджета», </w:t>
      </w:r>
    </w:p>
    <w:p w:rsidR="00FA452C" w:rsidRPr="00093E2D" w:rsidRDefault="00FA452C" w:rsidP="00093E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93E2D">
        <w:rPr>
          <w:rFonts w:ascii="Times New Roman" w:hAnsi="Times New Roman"/>
          <w:sz w:val="28"/>
          <w:szCs w:val="28"/>
        </w:rPr>
        <w:t>Сведения о проведении инвентаризаций (Таблица № 6) в связи с отсутствием расхождений при проведении годовой инвентаризации;</w:t>
      </w:r>
    </w:p>
    <w:p w:rsidR="00FA452C" w:rsidRDefault="00FA452C" w:rsidP="00093E2D">
      <w:pPr>
        <w:pStyle w:val="Standard"/>
        <w:shd w:val="clear" w:color="auto" w:fill="FFFFFF"/>
        <w:autoSpaceDE w:val="0"/>
        <w:ind w:firstLine="720"/>
        <w:jc w:val="both"/>
        <w:rPr>
          <w:sz w:val="28"/>
        </w:rPr>
      </w:pPr>
      <w:r>
        <w:rPr>
          <w:sz w:val="28"/>
        </w:rPr>
        <w:t>Сведения о поступлениях от продажи акций и иных форм участия в капитале, находящихся в муниципальной собственности, приказ</w:t>
      </w:r>
      <w:r w:rsidRPr="00B428D8">
        <w:rPr>
          <w:sz w:val="28"/>
        </w:rPr>
        <w:t xml:space="preserve"> </w:t>
      </w:r>
      <w:r>
        <w:rPr>
          <w:sz w:val="28"/>
        </w:rPr>
        <w:t>от 31.03.2014 № 23,</w:t>
      </w:r>
    </w:p>
    <w:p w:rsidR="00FA452C" w:rsidRPr="008400B5" w:rsidRDefault="00FA452C" w:rsidP="008400B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400B5">
        <w:rPr>
          <w:rFonts w:ascii="Times New Roman" w:hAnsi="Times New Roman"/>
          <w:sz w:val="28"/>
          <w:szCs w:val="28"/>
        </w:rPr>
        <w:t>Отчет об использовании бюджетных ассигнований резервных фондов Администрации города Оренбурга. Отчет об использовании средств резервных фондов Администрации города Оренбурга</w:t>
      </w:r>
      <w:r>
        <w:rPr>
          <w:rFonts w:ascii="Times New Roman" w:hAnsi="Times New Roman"/>
          <w:sz w:val="28"/>
          <w:szCs w:val="28"/>
        </w:rPr>
        <w:t>, приказ от 29.04.2019 № 35.</w:t>
      </w:r>
    </w:p>
    <w:p w:rsidR="00FA452C" w:rsidRDefault="00FA452C" w:rsidP="00837525">
      <w:pPr>
        <w:pStyle w:val="Standard"/>
        <w:shd w:val="clear" w:color="auto" w:fill="FFFFFF"/>
        <w:autoSpaceDE w:val="0"/>
        <w:ind w:firstLine="720"/>
        <w:jc w:val="both"/>
        <w:rPr>
          <w:rFonts w:cs="Times New Roman"/>
          <w:sz w:val="28"/>
          <w:szCs w:val="28"/>
        </w:rPr>
      </w:pPr>
    </w:p>
    <w:tbl>
      <w:tblPr>
        <w:tblOverlap w:val="never"/>
        <w:tblW w:w="10372" w:type="dxa"/>
        <w:tblLayout w:type="fixed"/>
        <w:tblLook w:val="01E0"/>
      </w:tblPr>
      <w:tblGrid>
        <w:gridCol w:w="3118"/>
        <w:gridCol w:w="1700"/>
        <w:gridCol w:w="850"/>
        <w:gridCol w:w="3685"/>
        <w:gridCol w:w="453"/>
        <w:gridCol w:w="566"/>
      </w:tblGrid>
      <w:tr w:rsidR="00FA452C" w:rsidTr="00D80E11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FA452C" w:rsidTr="00D80E11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Руководитель</w:t>
                  </w: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FA452C" w:rsidTr="00D80E11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А.А. Павленко</w:t>
                  </w: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FA452C" w:rsidTr="00D80E11">
              <w:trPr>
                <w:trHeight w:val="593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A452C" w:rsidRPr="00BC4FC0" w:rsidRDefault="00FA452C" w:rsidP="00BC4FC0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C4FC0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ДОКУМЕНТ ПОДПИСАН ЭЛЕКТРОННОЙ ПОДПИСЬЮ</w:t>
                  </w:r>
                </w:p>
              </w:tc>
            </w:tr>
            <w:tr w:rsidR="00FA452C" w:rsidTr="00D80E11">
              <w:trPr>
                <w:trHeight w:val="293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FA452C" w:rsidTr="00D80E11">
              <w:trPr>
                <w:trHeight w:val="276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FA452C" w:rsidRPr="00BC4FC0" w:rsidTr="00D80E11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Сертификат: 132C7874877353186ABAEAD415F3DD6D819DED86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Владелец: Павленко Анна Александровна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Действителен с 22.06.2021 по 22.09.2022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Дата подписания: 01.03.2022</w:t>
                        </w:r>
                      </w:p>
                    </w:tc>
                  </w:tr>
                </w:tbl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FA452C" w:rsidTr="00D80E11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</w:pP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</w:tr>
      <w:tr w:rsidR="00FA452C" w:rsidTr="00D80E11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FA452C" w:rsidTr="00D80E11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Руководитель планово-экономической службы</w:t>
                  </w: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FA452C" w:rsidTr="00D80E11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FA452C" w:rsidTr="00D80E11">
              <w:trPr>
                <w:trHeight w:val="593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A452C" w:rsidRPr="00BC4FC0" w:rsidRDefault="00FA452C" w:rsidP="00BC4FC0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C4FC0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ДОКУМЕНТ ПОДПИСАН ЭЛЕКТРОННОЙ ПОДПИСЬЮ</w:t>
                  </w:r>
                </w:p>
              </w:tc>
            </w:tr>
            <w:tr w:rsidR="00FA452C" w:rsidTr="00D80E11">
              <w:trPr>
                <w:trHeight w:val="293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FA452C" w:rsidTr="00D80E11">
              <w:trPr>
                <w:trHeight w:val="276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FA452C" w:rsidRPr="00BC4FC0" w:rsidTr="00D80E11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Сертификат: 287F757D33E4A2354DFA205800EDDD3D6875AD67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Владелец: Махаева Наталья Владимировна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Действителен с 06.10.2021 по 06.01.2023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Дата подписания: 01.03.2022</w:t>
                        </w:r>
                      </w:p>
                    </w:tc>
                  </w:tr>
                </w:tbl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FA452C" w:rsidTr="00D80E11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</w:tr>
      <w:tr w:rsidR="00FA452C" w:rsidTr="00D80E11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FA452C" w:rsidTr="00D80E11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Руководитель централизованной бухгалтерии</w:t>
                  </w: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FA452C" w:rsidTr="00D80E11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FA452C" w:rsidTr="00D80E11">
              <w:trPr>
                <w:trHeight w:val="593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A452C" w:rsidRPr="00BC4FC0" w:rsidRDefault="00FA452C" w:rsidP="00BC4FC0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C4FC0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ДОКУМЕНТ ПОДПИСАН ЭЛЕКТРОННОЙ ПОДПИСЬЮ</w:t>
                  </w:r>
                </w:p>
              </w:tc>
            </w:tr>
            <w:tr w:rsidR="00FA452C" w:rsidTr="00D80E11">
              <w:trPr>
                <w:trHeight w:val="293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FA452C" w:rsidTr="00D80E11">
              <w:trPr>
                <w:trHeight w:val="276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FA452C" w:rsidRPr="00BC4FC0" w:rsidTr="00D80E11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Сертификат: 287F757D33E4A2354DFA205800EDDD3D6875AD67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Владелец: Махаева Наталья Владимировна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Действителен с 06.10.2021 по 06.01.2023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Дата подписания: 01.03.2022</w:t>
                        </w:r>
                      </w:p>
                    </w:tc>
                  </w:tr>
                </w:tbl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FA452C" w:rsidTr="00D80E11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</w:tr>
      <w:tr w:rsidR="00FA452C" w:rsidTr="00D80E11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c>
          <w:tcPr>
            <w:tcW w:w="311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11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118"/>
            </w:tblGrid>
            <w:tr w:rsidR="00FA452C" w:rsidTr="00D80E11">
              <w:tc>
                <w:tcPr>
                  <w:tcW w:w="31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Главный бухгалтер централизованной бухгалтерии</w:t>
                  </w: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5"/>
            </w:tblGrid>
            <w:tr w:rsidR="00FA452C" w:rsidTr="00D80E11">
              <w:trPr>
                <w:jc w:val="center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Н.В. Махаева</w:t>
                  </w: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c>
          <w:tcPr>
            <w:tcW w:w="3118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rPr>
          <w:trHeight w:val="276"/>
        </w:trPr>
        <w:tc>
          <w:tcPr>
            <w:tcW w:w="10372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015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</w:tblBorders>
              <w:tblLayout w:type="fixed"/>
              <w:tblLook w:val="01E0"/>
            </w:tblPr>
            <w:tblGrid>
              <w:gridCol w:w="990"/>
              <w:gridCol w:w="1005"/>
              <w:gridCol w:w="1005"/>
              <w:gridCol w:w="1005"/>
              <w:gridCol w:w="1005"/>
              <w:gridCol w:w="1005"/>
            </w:tblGrid>
            <w:tr w:rsidR="00FA452C" w:rsidTr="00D80E11">
              <w:trPr>
                <w:trHeight w:val="593"/>
              </w:trPr>
              <w:tc>
                <w:tcPr>
                  <w:tcW w:w="6015" w:type="dxa"/>
                  <w:gridSpan w:val="6"/>
                  <w:vMerge w:val="restart"/>
                  <w:tcBorders>
                    <w:top w:val="single" w:sz="18" w:space="0" w:color="000000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A452C" w:rsidRPr="00BC4FC0" w:rsidRDefault="00FA452C" w:rsidP="00BC4FC0">
                  <w:pPr>
                    <w:spacing w:after="0" w:line="240" w:lineRule="auto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BC4FC0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ДОКУМЕНТ ПОДПИСАН ЭЛЕКТРОННОЙ ПОДПИСЬЮ</w:t>
                  </w:r>
                </w:p>
              </w:tc>
            </w:tr>
            <w:tr w:rsidR="00FA452C" w:rsidTr="00D80E11">
              <w:trPr>
                <w:trHeight w:val="293"/>
              </w:trPr>
              <w:tc>
                <w:tcPr>
                  <w:tcW w:w="6015" w:type="dxa"/>
                  <w:gridSpan w:val="6"/>
                  <w:vMerge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FA452C" w:rsidTr="00D80E11">
              <w:trPr>
                <w:trHeight w:val="276"/>
              </w:trPr>
              <w:tc>
                <w:tcPr>
                  <w:tcW w:w="6015" w:type="dxa"/>
                  <w:gridSpan w:val="6"/>
                  <w:vMerge w:val="restart"/>
                  <w:tcBorders>
                    <w:top w:val="nil"/>
                    <w:left w:val="single" w:sz="18" w:space="0" w:color="000000"/>
                    <w:bottom w:val="nil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60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6015"/>
                  </w:tblGrid>
                  <w:tr w:rsidR="00FA452C" w:rsidRPr="00BC4FC0" w:rsidTr="00D80E11">
                    <w:tc>
                      <w:tcPr>
                        <w:tcW w:w="60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Сертификат: 287F757D33E4A2354DFA205800EDDD3D6875AD67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Владелец: Махаева Наталья Владимировна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Действителен с 06.10.2021 по 06.01.2023</w:t>
                        </w:r>
                      </w:p>
                      <w:p w:rsidR="00FA452C" w:rsidRPr="00BC4FC0" w:rsidRDefault="00FA452C" w:rsidP="00BC4FC0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BC4FC0">
                          <w:rPr>
                            <w:rFonts w:ascii="Times New Roman" w:hAnsi="Times New Roman"/>
                            <w:color w:val="000000"/>
                            <w:sz w:val="24"/>
                            <w:szCs w:val="24"/>
                          </w:rPr>
                          <w:t>Дата подписания: 01.03.2022</w:t>
                        </w:r>
                      </w:p>
                    </w:tc>
                  </w:tr>
                </w:tbl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  <w:tr w:rsidR="00FA452C" w:rsidTr="00D80E11">
              <w:trPr>
                <w:trHeight w:val="45"/>
              </w:trPr>
              <w:tc>
                <w:tcPr>
                  <w:tcW w:w="990" w:type="dxa"/>
                  <w:tcBorders>
                    <w:top w:val="nil"/>
                    <w:left w:val="single" w:sz="18" w:space="0" w:color="000000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  <w:tcBorders>
                    <w:top w:val="nil"/>
                    <w:left w:val="nil"/>
                    <w:bottom w:val="single" w:sz="18" w:space="0" w:color="000000"/>
                    <w:right w:val="single" w:sz="18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Pr="00BC4FC0" w:rsidRDefault="00FA452C" w:rsidP="00BC4FC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</w:tr>
      <w:tr w:rsidR="00FA452C" w:rsidTr="00D80E11">
        <w:tc>
          <w:tcPr>
            <w:tcW w:w="31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36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  <w:tr w:rsidR="00FA452C" w:rsidTr="00D80E11">
        <w:tc>
          <w:tcPr>
            <w:tcW w:w="9806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980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806"/>
            </w:tblGrid>
            <w:tr w:rsidR="00FA452C" w:rsidTr="00D80E11">
              <w:tc>
                <w:tcPr>
                  <w:tcW w:w="980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A452C" w:rsidRDefault="00FA452C" w:rsidP="00BC4FC0">
                  <w:pPr>
                    <w:spacing w:after="0" w:line="240" w:lineRule="auto"/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31 января 2022 г.</w:t>
                  </w:r>
                </w:p>
              </w:tc>
            </w:tr>
          </w:tbl>
          <w:p w:rsidR="00FA452C" w:rsidRDefault="00FA452C" w:rsidP="00BC4FC0">
            <w:pPr>
              <w:spacing w:after="0" w:line="240" w:lineRule="auto"/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Default="00FA452C" w:rsidP="00D80E11">
            <w:pPr>
              <w:spacing w:line="1" w:lineRule="auto"/>
            </w:pPr>
          </w:p>
        </w:tc>
      </w:tr>
    </w:tbl>
    <w:p w:rsidR="00FA452C" w:rsidRDefault="00FA452C" w:rsidP="00BC4FC0">
      <w:pPr>
        <w:sectPr w:rsidR="00FA452C">
          <w:pgSz w:w="11905" w:h="16837"/>
          <w:pgMar w:top="1133" w:right="566" w:bottom="1133" w:left="1133" w:header="1133" w:footer="1133" w:gutter="0"/>
          <w:cols w:space="720"/>
        </w:sectPr>
      </w:pPr>
    </w:p>
    <w:p w:rsidR="00FA452C" w:rsidRDefault="00FA452C" w:rsidP="00BC4FC0">
      <w:pPr>
        <w:rPr>
          <w:vanish/>
        </w:rPr>
      </w:pPr>
      <w:bookmarkStart w:id="2" w:name="__bookmark_9"/>
      <w:bookmarkEnd w:id="2"/>
    </w:p>
    <w:tbl>
      <w:tblPr>
        <w:tblOverlap w:val="never"/>
        <w:tblW w:w="10496" w:type="dxa"/>
        <w:tblLayout w:type="fixed"/>
        <w:tblLook w:val="01E0"/>
      </w:tblPr>
      <w:tblGrid>
        <w:gridCol w:w="216"/>
        <w:gridCol w:w="4436"/>
        <w:gridCol w:w="208"/>
        <w:gridCol w:w="28"/>
        <w:gridCol w:w="188"/>
        <w:gridCol w:w="28"/>
        <w:gridCol w:w="188"/>
        <w:gridCol w:w="2345"/>
        <w:gridCol w:w="216"/>
        <w:gridCol w:w="216"/>
        <w:gridCol w:w="2371"/>
        <w:gridCol w:w="216"/>
      </w:tblGrid>
      <w:tr w:rsidR="00FA452C" w:rsidRPr="00BC4FC0" w:rsidTr="00BC4FC0"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Таблица №3</w:t>
            </w: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8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Сведения об исполнении текстовых статей</w:t>
            </w:r>
            <w:r w:rsidRPr="00BC4F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закона (решений) о бюджете</w:t>
            </w: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статьи закона (решения) о бюджете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Результат 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Причины неисполнения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МАУ "Молодежный центр города Оренбурга" муниципального задания на оказание муниципальных услуг (работ) в сфере молодежной политики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98,33%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Культурно - просветительская и воспитательная работа, направленная на формирование неприятия идеологии терроризма и предупреждение экстремистской деятельности в подростковой и молодежной среде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гармонизации межнациональных и межконфессиональных отношений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поддержке и развитию творческого и научно - технического потенциала молодежи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99,74%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пропаганде здорового образа жизни среди молодого населения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профилактике правонарушений правового, информационно-организационного, социального, воспитательного характера.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99,99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Мероприятия, направленные на поддержку и развитие добровольчества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99,18%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Мероприятия, направленные на развитие гражданственности и патриотизма в молодежной среде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99,95%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Мероприятия, направленные на развитие информационного пространства в молодежной среде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98,44%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Мероприятия, направленные на содействие молодежи в выборе профессии и ориентировании на рынке труда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99,97%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Мероприятия, направленные на формирование социально активной позиции молодежи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98,70%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управления молодежной политики администрации города Оренбурга по исполнению полномочий Администрации города Оренбурга по решению вопросов местного значения</w:t>
            </w:r>
          </w:p>
        </w:tc>
        <w:tc>
          <w:tcPr>
            <w:tcW w:w="236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92,63%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>Оптимизация расходов в связи с введением ограничительных мероприятий в связи с эпидемиологической ситуацией</w:t>
            </w:r>
          </w:p>
        </w:tc>
        <w:tc>
          <w:tcPr>
            <w:tcW w:w="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452C" w:rsidRPr="00BC4FC0" w:rsidTr="00BC4FC0"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C4F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5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A452C" w:rsidRPr="00BC4FC0" w:rsidRDefault="00FA452C" w:rsidP="00BC4F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A452C" w:rsidRPr="00BC4FC0" w:rsidRDefault="00FA452C" w:rsidP="00BC4FC0">
      <w:pPr>
        <w:ind w:firstLine="708"/>
        <w:rPr>
          <w:lang w:eastAsia="zh-CN" w:bidi="hi-IN"/>
        </w:rPr>
      </w:pPr>
    </w:p>
    <w:sectPr w:rsidR="00FA452C" w:rsidRPr="00BC4FC0" w:rsidSect="005F4D6C">
      <w:pgSz w:w="11906" w:h="16838"/>
      <w:pgMar w:top="1134" w:right="567" w:bottom="89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52C" w:rsidRDefault="00FA452C" w:rsidP="00555A6B">
      <w:pPr>
        <w:spacing w:after="0" w:line="240" w:lineRule="auto"/>
      </w:pPr>
      <w:r>
        <w:separator/>
      </w:r>
    </w:p>
  </w:endnote>
  <w:endnote w:type="continuationSeparator" w:id="0">
    <w:p w:rsidR="00FA452C" w:rsidRDefault="00FA452C" w:rsidP="00555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52C" w:rsidRDefault="00FA452C" w:rsidP="00555A6B">
      <w:pPr>
        <w:spacing w:after="0" w:line="240" w:lineRule="auto"/>
      </w:pPr>
      <w:r>
        <w:separator/>
      </w:r>
    </w:p>
  </w:footnote>
  <w:footnote w:type="continuationSeparator" w:id="0">
    <w:p w:rsidR="00FA452C" w:rsidRDefault="00FA452C" w:rsidP="00555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0B223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86A39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13C47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910FC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9A4DD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4F2CD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E20F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7AF0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5F4E0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8923F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0832B8"/>
    <w:multiLevelType w:val="hybridMultilevel"/>
    <w:tmpl w:val="E458A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91A2DFE"/>
    <w:multiLevelType w:val="hybridMultilevel"/>
    <w:tmpl w:val="81B4547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30F56F59"/>
    <w:multiLevelType w:val="hybridMultilevel"/>
    <w:tmpl w:val="EFC4D3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25C2F36"/>
    <w:multiLevelType w:val="hybridMultilevel"/>
    <w:tmpl w:val="8DB6EBF8"/>
    <w:lvl w:ilvl="0" w:tplc="5D0C1C64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  <w:rPr>
        <w:rFonts w:cs="Times New Roman"/>
      </w:rPr>
    </w:lvl>
  </w:abstractNum>
  <w:abstractNum w:abstractNumId="14">
    <w:nsid w:val="33865A17"/>
    <w:multiLevelType w:val="hybridMultilevel"/>
    <w:tmpl w:val="011A9656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C34E64"/>
    <w:multiLevelType w:val="hybridMultilevel"/>
    <w:tmpl w:val="E458A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1B0F7B"/>
    <w:multiLevelType w:val="hybridMultilevel"/>
    <w:tmpl w:val="4064939C"/>
    <w:lvl w:ilvl="0" w:tplc="0419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7">
    <w:nsid w:val="64E1599C"/>
    <w:multiLevelType w:val="hybridMultilevel"/>
    <w:tmpl w:val="0FD82894"/>
    <w:lvl w:ilvl="0" w:tplc="04190011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75FB6D6F"/>
    <w:multiLevelType w:val="hybridMultilevel"/>
    <w:tmpl w:val="E3060E74"/>
    <w:lvl w:ilvl="0" w:tplc="5D0C1C64">
      <w:start w:val="1"/>
      <w:numFmt w:val="decimal"/>
      <w:lvlText w:val="%1."/>
      <w:lvlJc w:val="left"/>
      <w:pPr>
        <w:ind w:left="5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1"/>
  </w:num>
  <w:num w:numId="3">
    <w:abstractNumId w:val="13"/>
  </w:num>
  <w:num w:numId="4">
    <w:abstractNumId w:val="16"/>
  </w:num>
  <w:num w:numId="5">
    <w:abstractNumId w:val="18"/>
  </w:num>
  <w:num w:numId="6">
    <w:abstractNumId w:val="10"/>
  </w:num>
  <w:num w:numId="7">
    <w:abstractNumId w:val="14"/>
  </w:num>
  <w:num w:numId="8">
    <w:abstractNumId w:val="12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3A3"/>
    <w:rsid w:val="000011E2"/>
    <w:rsid w:val="00001768"/>
    <w:rsid w:val="00002BA7"/>
    <w:rsid w:val="00003C25"/>
    <w:rsid w:val="00005CC0"/>
    <w:rsid w:val="00006CD4"/>
    <w:rsid w:val="00011D4D"/>
    <w:rsid w:val="00015A16"/>
    <w:rsid w:val="00017581"/>
    <w:rsid w:val="00024ED5"/>
    <w:rsid w:val="00026E26"/>
    <w:rsid w:val="00030C4B"/>
    <w:rsid w:val="00031134"/>
    <w:rsid w:val="00036D5F"/>
    <w:rsid w:val="00040567"/>
    <w:rsid w:val="00042BAC"/>
    <w:rsid w:val="000536BA"/>
    <w:rsid w:val="00055D30"/>
    <w:rsid w:val="00060BDF"/>
    <w:rsid w:val="000619F4"/>
    <w:rsid w:val="000625A4"/>
    <w:rsid w:val="00063D31"/>
    <w:rsid w:val="0006548D"/>
    <w:rsid w:val="00066C41"/>
    <w:rsid w:val="00070813"/>
    <w:rsid w:val="00072722"/>
    <w:rsid w:val="000754B4"/>
    <w:rsid w:val="00076E48"/>
    <w:rsid w:val="000773AD"/>
    <w:rsid w:val="00080044"/>
    <w:rsid w:val="00084BE0"/>
    <w:rsid w:val="00093B5C"/>
    <w:rsid w:val="00093E2D"/>
    <w:rsid w:val="00097549"/>
    <w:rsid w:val="000A00CD"/>
    <w:rsid w:val="000A10C7"/>
    <w:rsid w:val="000A3095"/>
    <w:rsid w:val="000B2821"/>
    <w:rsid w:val="000C13D1"/>
    <w:rsid w:val="000E075C"/>
    <w:rsid w:val="000E133A"/>
    <w:rsid w:val="000E1625"/>
    <w:rsid w:val="000E3CAC"/>
    <w:rsid w:val="000E412D"/>
    <w:rsid w:val="000F3776"/>
    <w:rsid w:val="000F487F"/>
    <w:rsid w:val="000F48FA"/>
    <w:rsid w:val="000F6CDE"/>
    <w:rsid w:val="001064D4"/>
    <w:rsid w:val="0010687C"/>
    <w:rsid w:val="0011297A"/>
    <w:rsid w:val="00112A70"/>
    <w:rsid w:val="001137A8"/>
    <w:rsid w:val="0011405E"/>
    <w:rsid w:val="00124023"/>
    <w:rsid w:val="00131E8C"/>
    <w:rsid w:val="00136191"/>
    <w:rsid w:val="00136A54"/>
    <w:rsid w:val="00136B61"/>
    <w:rsid w:val="001450AA"/>
    <w:rsid w:val="0014544B"/>
    <w:rsid w:val="00154A6E"/>
    <w:rsid w:val="00160B23"/>
    <w:rsid w:val="00161A5D"/>
    <w:rsid w:val="00163287"/>
    <w:rsid w:val="001641E5"/>
    <w:rsid w:val="0016547E"/>
    <w:rsid w:val="001746C9"/>
    <w:rsid w:val="00175351"/>
    <w:rsid w:val="00175FE7"/>
    <w:rsid w:val="00177DAA"/>
    <w:rsid w:val="001907D5"/>
    <w:rsid w:val="00190EFC"/>
    <w:rsid w:val="00191D83"/>
    <w:rsid w:val="00195F8B"/>
    <w:rsid w:val="001961F3"/>
    <w:rsid w:val="00197E39"/>
    <w:rsid w:val="001A1127"/>
    <w:rsid w:val="001A6757"/>
    <w:rsid w:val="001B04BD"/>
    <w:rsid w:val="001B12A4"/>
    <w:rsid w:val="001B1413"/>
    <w:rsid w:val="001B2D3D"/>
    <w:rsid w:val="001B5626"/>
    <w:rsid w:val="001B6007"/>
    <w:rsid w:val="001B749E"/>
    <w:rsid w:val="001C3FDA"/>
    <w:rsid w:val="001C5EC6"/>
    <w:rsid w:val="001D3992"/>
    <w:rsid w:val="001D72DF"/>
    <w:rsid w:val="001E0457"/>
    <w:rsid w:val="001E29DC"/>
    <w:rsid w:val="001E3B64"/>
    <w:rsid w:val="001E5BEC"/>
    <w:rsid w:val="001E6790"/>
    <w:rsid w:val="001F0B09"/>
    <w:rsid w:val="001F746A"/>
    <w:rsid w:val="0020107A"/>
    <w:rsid w:val="002022C8"/>
    <w:rsid w:val="002109FF"/>
    <w:rsid w:val="00210F76"/>
    <w:rsid w:val="00214B04"/>
    <w:rsid w:val="00214F71"/>
    <w:rsid w:val="00216A81"/>
    <w:rsid w:val="002251E0"/>
    <w:rsid w:val="0022741F"/>
    <w:rsid w:val="00234BAD"/>
    <w:rsid w:val="00236C85"/>
    <w:rsid w:val="00237534"/>
    <w:rsid w:val="00241F37"/>
    <w:rsid w:val="00244FC4"/>
    <w:rsid w:val="00247A40"/>
    <w:rsid w:val="00251FB4"/>
    <w:rsid w:val="00253782"/>
    <w:rsid w:val="00256086"/>
    <w:rsid w:val="00256A3A"/>
    <w:rsid w:val="002627D6"/>
    <w:rsid w:val="0026347A"/>
    <w:rsid w:val="002644BD"/>
    <w:rsid w:val="002650CB"/>
    <w:rsid w:val="002657B3"/>
    <w:rsid w:val="002666C3"/>
    <w:rsid w:val="00275DF5"/>
    <w:rsid w:val="00282D85"/>
    <w:rsid w:val="00283DEE"/>
    <w:rsid w:val="002841D2"/>
    <w:rsid w:val="00287E33"/>
    <w:rsid w:val="00297D43"/>
    <w:rsid w:val="002A4F29"/>
    <w:rsid w:val="002B53F7"/>
    <w:rsid w:val="002B589E"/>
    <w:rsid w:val="002B77A8"/>
    <w:rsid w:val="002C09DA"/>
    <w:rsid w:val="002C173A"/>
    <w:rsid w:val="002C21F0"/>
    <w:rsid w:val="002C3572"/>
    <w:rsid w:val="002D0D66"/>
    <w:rsid w:val="002D184C"/>
    <w:rsid w:val="002D1F8C"/>
    <w:rsid w:val="002D46EF"/>
    <w:rsid w:val="002D7384"/>
    <w:rsid w:val="002D751E"/>
    <w:rsid w:val="002E3293"/>
    <w:rsid w:val="002E6CD7"/>
    <w:rsid w:val="002F05A4"/>
    <w:rsid w:val="002F4F5F"/>
    <w:rsid w:val="0030076E"/>
    <w:rsid w:val="00300A93"/>
    <w:rsid w:val="003017B4"/>
    <w:rsid w:val="00301CAE"/>
    <w:rsid w:val="00302CB8"/>
    <w:rsid w:val="00303F80"/>
    <w:rsid w:val="00305123"/>
    <w:rsid w:val="00310CF8"/>
    <w:rsid w:val="00312400"/>
    <w:rsid w:val="003150C2"/>
    <w:rsid w:val="00316D78"/>
    <w:rsid w:val="00317C3A"/>
    <w:rsid w:val="00325E29"/>
    <w:rsid w:val="00332D81"/>
    <w:rsid w:val="003366A2"/>
    <w:rsid w:val="00337F15"/>
    <w:rsid w:val="00341A23"/>
    <w:rsid w:val="00345530"/>
    <w:rsid w:val="00346BA1"/>
    <w:rsid w:val="00351CE3"/>
    <w:rsid w:val="00352148"/>
    <w:rsid w:val="003529E5"/>
    <w:rsid w:val="00352A33"/>
    <w:rsid w:val="00353C49"/>
    <w:rsid w:val="00353DF8"/>
    <w:rsid w:val="00354963"/>
    <w:rsid w:val="0035667B"/>
    <w:rsid w:val="00356BED"/>
    <w:rsid w:val="0036461C"/>
    <w:rsid w:val="0036470A"/>
    <w:rsid w:val="0036714F"/>
    <w:rsid w:val="0037542E"/>
    <w:rsid w:val="00377002"/>
    <w:rsid w:val="003807C1"/>
    <w:rsid w:val="003836F7"/>
    <w:rsid w:val="003869F7"/>
    <w:rsid w:val="003922D3"/>
    <w:rsid w:val="00392ACD"/>
    <w:rsid w:val="003942AA"/>
    <w:rsid w:val="00396381"/>
    <w:rsid w:val="00397A08"/>
    <w:rsid w:val="00397D0A"/>
    <w:rsid w:val="003A500E"/>
    <w:rsid w:val="003B1709"/>
    <w:rsid w:val="003C309A"/>
    <w:rsid w:val="003D1825"/>
    <w:rsid w:val="003D320D"/>
    <w:rsid w:val="003E08AD"/>
    <w:rsid w:val="003E15E1"/>
    <w:rsid w:val="003E5289"/>
    <w:rsid w:val="003E59E4"/>
    <w:rsid w:val="003E639B"/>
    <w:rsid w:val="003F2F8B"/>
    <w:rsid w:val="003F3A5A"/>
    <w:rsid w:val="003F6C39"/>
    <w:rsid w:val="00400448"/>
    <w:rsid w:val="0040193C"/>
    <w:rsid w:val="00401AEE"/>
    <w:rsid w:val="00401BD1"/>
    <w:rsid w:val="0040387F"/>
    <w:rsid w:val="004043A6"/>
    <w:rsid w:val="004056B2"/>
    <w:rsid w:val="00406843"/>
    <w:rsid w:val="0041424D"/>
    <w:rsid w:val="00431F40"/>
    <w:rsid w:val="00432D90"/>
    <w:rsid w:val="00432F5D"/>
    <w:rsid w:val="00433F46"/>
    <w:rsid w:val="004341B3"/>
    <w:rsid w:val="004365B7"/>
    <w:rsid w:val="004373C2"/>
    <w:rsid w:val="00442D74"/>
    <w:rsid w:val="00453058"/>
    <w:rsid w:val="004545DE"/>
    <w:rsid w:val="00455AA1"/>
    <w:rsid w:val="00456353"/>
    <w:rsid w:val="00457377"/>
    <w:rsid w:val="0045764C"/>
    <w:rsid w:val="00460465"/>
    <w:rsid w:val="0046175B"/>
    <w:rsid w:val="00462B39"/>
    <w:rsid w:val="00467D5E"/>
    <w:rsid w:val="00471998"/>
    <w:rsid w:val="00474763"/>
    <w:rsid w:val="0048323A"/>
    <w:rsid w:val="00486DF3"/>
    <w:rsid w:val="004922D3"/>
    <w:rsid w:val="00492EC8"/>
    <w:rsid w:val="004932E5"/>
    <w:rsid w:val="00494FAC"/>
    <w:rsid w:val="004A4B9D"/>
    <w:rsid w:val="004A6235"/>
    <w:rsid w:val="004B229B"/>
    <w:rsid w:val="004B656E"/>
    <w:rsid w:val="004D0CB4"/>
    <w:rsid w:val="004D1900"/>
    <w:rsid w:val="004D36FB"/>
    <w:rsid w:val="004D3D37"/>
    <w:rsid w:val="004D3FE2"/>
    <w:rsid w:val="004D6F94"/>
    <w:rsid w:val="004E2E34"/>
    <w:rsid w:val="004E3094"/>
    <w:rsid w:val="004E3D57"/>
    <w:rsid w:val="004E72E6"/>
    <w:rsid w:val="004E79BA"/>
    <w:rsid w:val="004E7BE0"/>
    <w:rsid w:val="004F06A1"/>
    <w:rsid w:val="004F0708"/>
    <w:rsid w:val="004F26EE"/>
    <w:rsid w:val="004F2A13"/>
    <w:rsid w:val="004F304C"/>
    <w:rsid w:val="004F4043"/>
    <w:rsid w:val="00500EF1"/>
    <w:rsid w:val="005153C0"/>
    <w:rsid w:val="00517330"/>
    <w:rsid w:val="00520FE2"/>
    <w:rsid w:val="00523C68"/>
    <w:rsid w:val="00524809"/>
    <w:rsid w:val="0052491A"/>
    <w:rsid w:val="005270DB"/>
    <w:rsid w:val="005378E0"/>
    <w:rsid w:val="005403B4"/>
    <w:rsid w:val="005502B9"/>
    <w:rsid w:val="0055480D"/>
    <w:rsid w:val="00555610"/>
    <w:rsid w:val="00555A6B"/>
    <w:rsid w:val="005609D3"/>
    <w:rsid w:val="00564D5F"/>
    <w:rsid w:val="00565CFF"/>
    <w:rsid w:val="005732E9"/>
    <w:rsid w:val="00577320"/>
    <w:rsid w:val="00577906"/>
    <w:rsid w:val="00581767"/>
    <w:rsid w:val="0058341A"/>
    <w:rsid w:val="00583AB2"/>
    <w:rsid w:val="005854CA"/>
    <w:rsid w:val="005A0F28"/>
    <w:rsid w:val="005A2C9F"/>
    <w:rsid w:val="005A7C38"/>
    <w:rsid w:val="005B0009"/>
    <w:rsid w:val="005B0C68"/>
    <w:rsid w:val="005B17CF"/>
    <w:rsid w:val="005B4506"/>
    <w:rsid w:val="005B5238"/>
    <w:rsid w:val="005B7760"/>
    <w:rsid w:val="005C0FC8"/>
    <w:rsid w:val="005C7256"/>
    <w:rsid w:val="005D2AFA"/>
    <w:rsid w:val="005D3DB9"/>
    <w:rsid w:val="005D76BE"/>
    <w:rsid w:val="005E0E48"/>
    <w:rsid w:val="005E11B7"/>
    <w:rsid w:val="005E27DB"/>
    <w:rsid w:val="005E4324"/>
    <w:rsid w:val="005E5D8E"/>
    <w:rsid w:val="005E6A0E"/>
    <w:rsid w:val="005E6B43"/>
    <w:rsid w:val="005E6D69"/>
    <w:rsid w:val="005E6DC2"/>
    <w:rsid w:val="005F064C"/>
    <w:rsid w:val="005F4D6C"/>
    <w:rsid w:val="005F7DBE"/>
    <w:rsid w:val="00600F39"/>
    <w:rsid w:val="00605F94"/>
    <w:rsid w:val="006078E8"/>
    <w:rsid w:val="00611388"/>
    <w:rsid w:val="006114E3"/>
    <w:rsid w:val="006160D0"/>
    <w:rsid w:val="00617285"/>
    <w:rsid w:val="0062147F"/>
    <w:rsid w:val="00623DF2"/>
    <w:rsid w:val="0062410A"/>
    <w:rsid w:val="00632AEC"/>
    <w:rsid w:val="006506DB"/>
    <w:rsid w:val="006513DF"/>
    <w:rsid w:val="00654E20"/>
    <w:rsid w:val="00661F63"/>
    <w:rsid w:val="00674C94"/>
    <w:rsid w:val="00675049"/>
    <w:rsid w:val="00676779"/>
    <w:rsid w:val="006813B7"/>
    <w:rsid w:val="00686342"/>
    <w:rsid w:val="00690776"/>
    <w:rsid w:val="006975B7"/>
    <w:rsid w:val="006A052D"/>
    <w:rsid w:val="006A3049"/>
    <w:rsid w:val="006A47AD"/>
    <w:rsid w:val="006A7A16"/>
    <w:rsid w:val="006B14B9"/>
    <w:rsid w:val="006B22BA"/>
    <w:rsid w:val="006C73DA"/>
    <w:rsid w:val="006D1B59"/>
    <w:rsid w:val="006D36C9"/>
    <w:rsid w:val="006D3EAA"/>
    <w:rsid w:val="006E362A"/>
    <w:rsid w:val="006E4E77"/>
    <w:rsid w:val="006E724A"/>
    <w:rsid w:val="006F1DF3"/>
    <w:rsid w:val="006F56D8"/>
    <w:rsid w:val="006F7B49"/>
    <w:rsid w:val="00701ABC"/>
    <w:rsid w:val="007026F2"/>
    <w:rsid w:val="00704205"/>
    <w:rsid w:val="0071259C"/>
    <w:rsid w:val="00725C19"/>
    <w:rsid w:val="00725EF3"/>
    <w:rsid w:val="00732FDB"/>
    <w:rsid w:val="00735BF7"/>
    <w:rsid w:val="00737F58"/>
    <w:rsid w:val="007410B0"/>
    <w:rsid w:val="007413E8"/>
    <w:rsid w:val="007429B5"/>
    <w:rsid w:val="00745E8E"/>
    <w:rsid w:val="00747537"/>
    <w:rsid w:val="00751AC2"/>
    <w:rsid w:val="00752ADF"/>
    <w:rsid w:val="00753F70"/>
    <w:rsid w:val="00770DFE"/>
    <w:rsid w:val="00777809"/>
    <w:rsid w:val="0078350A"/>
    <w:rsid w:val="007846A9"/>
    <w:rsid w:val="0078473A"/>
    <w:rsid w:val="00785AE8"/>
    <w:rsid w:val="0079002D"/>
    <w:rsid w:val="00792A0C"/>
    <w:rsid w:val="00793BF3"/>
    <w:rsid w:val="00793D14"/>
    <w:rsid w:val="007A06B2"/>
    <w:rsid w:val="007A57E6"/>
    <w:rsid w:val="007A767E"/>
    <w:rsid w:val="007B1B95"/>
    <w:rsid w:val="007B3C59"/>
    <w:rsid w:val="007B59C6"/>
    <w:rsid w:val="007B6E33"/>
    <w:rsid w:val="007C6E7D"/>
    <w:rsid w:val="007C7F81"/>
    <w:rsid w:val="007D0203"/>
    <w:rsid w:val="007D2054"/>
    <w:rsid w:val="007D38A1"/>
    <w:rsid w:val="007D4FF5"/>
    <w:rsid w:val="007D61F3"/>
    <w:rsid w:val="007D64A6"/>
    <w:rsid w:val="007E1220"/>
    <w:rsid w:val="007E254C"/>
    <w:rsid w:val="007E53A3"/>
    <w:rsid w:val="007E5C56"/>
    <w:rsid w:val="007E5E5C"/>
    <w:rsid w:val="007E73C5"/>
    <w:rsid w:val="007F050D"/>
    <w:rsid w:val="007F332D"/>
    <w:rsid w:val="007F691A"/>
    <w:rsid w:val="007F6E8D"/>
    <w:rsid w:val="007F7BD1"/>
    <w:rsid w:val="00806E5E"/>
    <w:rsid w:val="0081245E"/>
    <w:rsid w:val="00812D87"/>
    <w:rsid w:val="00813DE5"/>
    <w:rsid w:val="0081437D"/>
    <w:rsid w:val="00822325"/>
    <w:rsid w:val="00826563"/>
    <w:rsid w:val="008271BB"/>
    <w:rsid w:val="00837525"/>
    <w:rsid w:val="00837B5A"/>
    <w:rsid w:val="008400B5"/>
    <w:rsid w:val="00844D68"/>
    <w:rsid w:val="00845A92"/>
    <w:rsid w:val="00850084"/>
    <w:rsid w:val="0085124A"/>
    <w:rsid w:val="00852009"/>
    <w:rsid w:val="0086285E"/>
    <w:rsid w:val="0086563D"/>
    <w:rsid w:val="0087679D"/>
    <w:rsid w:val="008807C4"/>
    <w:rsid w:val="008814F4"/>
    <w:rsid w:val="0088187C"/>
    <w:rsid w:val="00885347"/>
    <w:rsid w:val="0088728C"/>
    <w:rsid w:val="008941B7"/>
    <w:rsid w:val="008948AE"/>
    <w:rsid w:val="008A2C13"/>
    <w:rsid w:val="008A61C7"/>
    <w:rsid w:val="008A654A"/>
    <w:rsid w:val="008A6C02"/>
    <w:rsid w:val="008A7D62"/>
    <w:rsid w:val="008B0465"/>
    <w:rsid w:val="008B2931"/>
    <w:rsid w:val="008B3C55"/>
    <w:rsid w:val="008B3DAB"/>
    <w:rsid w:val="008B42AA"/>
    <w:rsid w:val="008B4C83"/>
    <w:rsid w:val="008B73F8"/>
    <w:rsid w:val="008C03A8"/>
    <w:rsid w:val="008C0FFF"/>
    <w:rsid w:val="008C2B9B"/>
    <w:rsid w:val="008C4D3B"/>
    <w:rsid w:val="008C5DC3"/>
    <w:rsid w:val="008C7D44"/>
    <w:rsid w:val="008D43C2"/>
    <w:rsid w:val="008E03EE"/>
    <w:rsid w:val="008E1400"/>
    <w:rsid w:val="008E2F5C"/>
    <w:rsid w:val="008E5138"/>
    <w:rsid w:val="008E6780"/>
    <w:rsid w:val="008F0555"/>
    <w:rsid w:val="008F2E69"/>
    <w:rsid w:val="008F36D0"/>
    <w:rsid w:val="009038BA"/>
    <w:rsid w:val="00904EC5"/>
    <w:rsid w:val="0090574B"/>
    <w:rsid w:val="00912381"/>
    <w:rsid w:val="00916F43"/>
    <w:rsid w:val="00920FAC"/>
    <w:rsid w:val="0092139B"/>
    <w:rsid w:val="009260E3"/>
    <w:rsid w:val="00926313"/>
    <w:rsid w:val="00932611"/>
    <w:rsid w:val="00932C6B"/>
    <w:rsid w:val="00940164"/>
    <w:rsid w:val="00942C68"/>
    <w:rsid w:val="00947886"/>
    <w:rsid w:val="00952E0E"/>
    <w:rsid w:val="00953C02"/>
    <w:rsid w:val="00953EB8"/>
    <w:rsid w:val="00953F6C"/>
    <w:rsid w:val="00955E44"/>
    <w:rsid w:val="0095603E"/>
    <w:rsid w:val="009564E5"/>
    <w:rsid w:val="00956DC8"/>
    <w:rsid w:val="00961320"/>
    <w:rsid w:val="009624E7"/>
    <w:rsid w:val="00966671"/>
    <w:rsid w:val="0097347F"/>
    <w:rsid w:val="00975C72"/>
    <w:rsid w:val="009773A4"/>
    <w:rsid w:val="00986F79"/>
    <w:rsid w:val="00991E7C"/>
    <w:rsid w:val="009A2B44"/>
    <w:rsid w:val="009B03EC"/>
    <w:rsid w:val="009B1142"/>
    <w:rsid w:val="009B51F0"/>
    <w:rsid w:val="009C0F08"/>
    <w:rsid w:val="009C2F26"/>
    <w:rsid w:val="009C7F9C"/>
    <w:rsid w:val="009E41E8"/>
    <w:rsid w:val="009E60AD"/>
    <w:rsid w:val="009F0529"/>
    <w:rsid w:val="009F1C2A"/>
    <w:rsid w:val="009F4A17"/>
    <w:rsid w:val="009F7B75"/>
    <w:rsid w:val="00A1025D"/>
    <w:rsid w:val="00A11DD2"/>
    <w:rsid w:val="00A12175"/>
    <w:rsid w:val="00A14F6C"/>
    <w:rsid w:val="00A157D6"/>
    <w:rsid w:val="00A15FCE"/>
    <w:rsid w:val="00A257F9"/>
    <w:rsid w:val="00A26267"/>
    <w:rsid w:val="00A27FFD"/>
    <w:rsid w:val="00A341CC"/>
    <w:rsid w:val="00A34F72"/>
    <w:rsid w:val="00A53BE6"/>
    <w:rsid w:val="00A53C41"/>
    <w:rsid w:val="00A567D5"/>
    <w:rsid w:val="00A622EF"/>
    <w:rsid w:val="00A65461"/>
    <w:rsid w:val="00A7052E"/>
    <w:rsid w:val="00A76302"/>
    <w:rsid w:val="00A76F10"/>
    <w:rsid w:val="00A80EBE"/>
    <w:rsid w:val="00A8595B"/>
    <w:rsid w:val="00A9000F"/>
    <w:rsid w:val="00A90166"/>
    <w:rsid w:val="00A9031C"/>
    <w:rsid w:val="00A90D79"/>
    <w:rsid w:val="00A9280E"/>
    <w:rsid w:val="00A96774"/>
    <w:rsid w:val="00AA0333"/>
    <w:rsid w:val="00AA08FD"/>
    <w:rsid w:val="00AA398B"/>
    <w:rsid w:val="00AA4789"/>
    <w:rsid w:val="00AA54B9"/>
    <w:rsid w:val="00AB1726"/>
    <w:rsid w:val="00AB2D69"/>
    <w:rsid w:val="00AB4177"/>
    <w:rsid w:val="00AB5669"/>
    <w:rsid w:val="00AB5B84"/>
    <w:rsid w:val="00AC2334"/>
    <w:rsid w:val="00AC3781"/>
    <w:rsid w:val="00AE0DA6"/>
    <w:rsid w:val="00AE2CFB"/>
    <w:rsid w:val="00AE4C45"/>
    <w:rsid w:val="00AE513F"/>
    <w:rsid w:val="00AF1B55"/>
    <w:rsid w:val="00B00E36"/>
    <w:rsid w:val="00B01827"/>
    <w:rsid w:val="00B0300E"/>
    <w:rsid w:val="00B04AE5"/>
    <w:rsid w:val="00B067EC"/>
    <w:rsid w:val="00B10304"/>
    <w:rsid w:val="00B13AAB"/>
    <w:rsid w:val="00B14D97"/>
    <w:rsid w:val="00B17357"/>
    <w:rsid w:val="00B20445"/>
    <w:rsid w:val="00B22C29"/>
    <w:rsid w:val="00B24FE1"/>
    <w:rsid w:val="00B266FC"/>
    <w:rsid w:val="00B41B43"/>
    <w:rsid w:val="00B421D0"/>
    <w:rsid w:val="00B428D8"/>
    <w:rsid w:val="00B44973"/>
    <w:rsid w:val="00B5193F"/>
    <w:rsid w:val="00B522EC"/>
    <w:rsid w:val="00B53D23"/>
    <w:rsid w:val="00B61487"/>
    <w:rsid w:val="00B65847"/>
    <w:rsid w:val="00B71265"/>
    <w:rsid w:val="00B773E6"/>
    <w:rsid w:val="00B804ED"/>
    <w:rsid w:val="00B8108A"/>
    <w:rsid w:val="00B823AE"/>
    <w:rsid w:val="00B84A97"/>
    <w:rsid w:val="00B86507"/>
    <w:rsid w:val="00B872CD"/>
    <w:rsid w:val="00B9095F"/>
    <w:rsid w:val="00B93585"/>
    <w:rsid w:val="00B938E7"/>
    <w:rsid w:val="00B9594A"/>
    <w:rsid w:val="00BA146E"/>
    <w:rsid w:val="00BA1BE9"/>
    <w:rsid w:val="00BA31B1"/>
    <w:rsid w:val="00BA3948"/>
    <w:rsid w:val="00BA6C10"/>
    <w:rsid w:val="00BB166D"/>
    <w:rsid w:val="00BB3CB9"/>
    <w:rsid w:val="00BB7071"/>
    <w:rsid w:val="00BC39A6"/>
    <w:rsid w:val="00BC4160"/>
    <w:rsid w:val="00BC4FC0"/>
    <w:rsid w:val="00BC7F50"/>
    <w:rsid w:val="00BC7FAD"/>
    <w:rsid w:val="00BD1916"/>
    <w:rsid w:val="00BD225A"/>
    <w:rsid w:val="00BD2A86"/>
    <w:rsid w:val="00BD3355"/>
    <w:rsid w:val="00BD3F73"/>
    <w:rsid w:val="00BE2E07"/>
    <w:rsid w:val="00BE36DB"/>
    <w:rsid w:val="00BE4D59"/>
    <w:rsid w:val="00BE4E49"/>
    <w:rsid w:val="00BE5841"/>
    <w:rsid w:val="00BF15EF"/>
    <w:rsid w:val="00BF3E6A"/>
    <w:rsid w:val="00BF6EA1"/>
    <w:rsid w:val="00C01A1A"/>
    <w:rsid w:val="00C04CC3"/>
    <w:rsid w:val="00C10AD8"/>
    <w:rsid w:val="00C14971"/>
    <w:rsid w:val="00C209A9"/>
    <w:rsid w:val="00C20B3C"/>
    <w:rsid w:val="00C21ABE"/>
    <w:rsid w:val="00C25573"/>
    <w:rsid w:val="00C262E2"/>
    <w:rsid w:val="00C266DD"/>
    <w:rsid w:val="00C2754E"/>
    <w:rsid w:val="00C30BEF"/>
    <w:rsid w:val="00C31AE1"/>
    <w:rsid w:val="00C34E52"/>
    <w:rsid w:val="00C36F1E"/>
    <w:rsid w:val="00C36FFE"/>
    <w:rsid w:val="00C41D32"/>
    <w:rsid w:val="00C46B60"/>
    <w:rsid w:val="00C50DB8"/>
    <w:rsid w:val="00C53524"/>
    <w:rsid w:val="00C54FBC"/>
    <w:rsid w:val="00C63F99"/>
    <w:rsid w:val="00C66A9D"/>
    <w:rsid w:val="00C72275"/>
    <w:rsid w:val="00C73CC0"/>
    <w:rsid w:val="00C76F91"/>
    <w:rsid w:val="00C81FE0"/>
    <w:rsid w:val="00C82ACF"/>
    <w:rsid w:val="00C83462"/>
    <w:rsid w:val="00C928D1"/>
    <w:rsid w:val="00C94CBA"/>
    <w:rsid w:val="00C97DB1"/>
    <w:rsid w:val="00CB064B"/>
    <w:rsid w:val="00CB144A"/>
    <w:rsid w:val="00CB1B3D"/>
    <w:rsid w:val="00CB618C"/>
    <w:rsid w:val="00CC7EEE"/>
    <w:rsid w:val="00CD0B53"/>
    <w:rsid w:val="00CD0DEF"/>
    <w:rsid w:val="00CD25E4"/>
    <w:rsid w:val="00CD5928"/>
    <w:rsid w:val="00CD691B"/>
    <w:rsid w:val="00CE4EBA"/>
    <w:rsid w:val="00CF081C"/>
    <w:rsid w:val="00CF2CCE"/>
    <w:rsid w:val="00CF3250"/>
    <w:rsid w:val="00CF37DB"/>
    <w:rsid w:val="00D03F5B"/>
    <w:rsid w:val="00D05DBC"/>
    <w:rsid w:val="00D11FE9"/>
    <w:rsid w:val="00D16705"/>
    <w:rsid w:val="00D2040A"/>
    <w:rsid w:val="00D22C7D"/>
    <w:rsid w:val="00D26A63"/>
    <w:rsid w:val="00D309CB"/>
    <w:rsid w:val="00D30D39"/>
    <w:rsid w:val="00D32EC0"/>
    <w:rsid w:val="00D37448"/>
    <w:rsid w:val="00D4069A"/>
    <w:rsid w:val="00D406AD"/>
    <w:rsid w:val="00D408EC"/>
    <w:rsid w:val="00D4279B"/>
    <w:rsid w:val="00D44919"/>
    <w:rsid w:val="00D44CCF"/>
    <w:rsid w:val="00D45255"/>
    <w:rsid w:val="00D45E41"/>
    <w:rsid w:val="00D467E3"/>
    <w:rsid w:val="00D46DFF"/>
    <w:rsid w:val="00D509A3"/>
    <w:rsid w:val="00D50AB1"/>
    <w:rsid w:val="00D576CE"/>
    <w:rsid w:val="00D623C6"/>
    <w:rsid w:val="00D66630"/>
    <w:rsid w:val="00D72863"/>
    <w:rsid w:val="00D73830"/>
    <w:rsid w:val="00D80E11"/>
    <w:rsid w:val="00D8283F"/>
    <w:rsid w:val="00D82D14"/>
    <w:rsid w:val="00D85748"/>
    <w:rsid w:val="00D858E9"/>
    <w:rsid w:val="00D90349"/>
    <w:rsid w:val="00D90EAE"/>
    <w:rsid w:val="00D94878"/>
    <w:rsid w:val="00DA03CB"/>
    <w:rsid w:val="00DA088F"/>
    <w:rsid w:val="00DA0993"/>
    <w:rsid w:val="00DA5E17"/>
    <w:rsid w:val="00DB20D5"/>
    <w:rsid w:val="00DB25E4"/>
    <w:rsid w:val="00DB38D0"/>
    <w:rsid w:val="00DB39CF"/>
    <w:rsid w:val="00DB487E"/>
    <w:rsid w:val="00DB5611"/>
    <w:rsid w:val="00DC1783"/>
    <w:rsid w:val="00DC2098"/>
    <w:rsid w:val="00DC3BC1"/>
    <w:rsid w:val="00DC4772"/>
    <w:rsid w:val="00DD0EA2"/>
    <w:rsid w:val="00DD255D"/>
    <w:rsid w:val="00DD48C9"/>
    <w:rsid w:val="00DD5CF9"/>
    <w:rsid w:val="00DE22CD"/>
    <w:rsid w:val="00DF553B"/>
    <w:rsid w:val="00E01290"/>
    <w:rsid w:val="00E05751"/>
    <w:rsid w:val="00E0595E"/>
    <w:rsid w:val="00E06883"/>
    <w:rsid w:val="00E06AEB"/>
    <w:rsid w:val="00E10405"/>
    <w:rsid w:val="00E10AFB"/>
    <w:rsid w:val="00E10BEF"/>
    <w:rsid w:val="00E1115D"/>
    <w:rsid w:val="00E12AFB"/>
    <w:rsid w:val="00E20FE9"/>
    <w:rsid w:val="00E21FF7"/>
    <w:rsid w:val="00E252E0"/>
    <w:rsid w:val="00E25A01"/>
    <w:rsid w:val="00E26D71"/>
    <w:rsid w:val="00E26FF0"/>
    <w:rsid w:val="00E30A9A"/>
    <w:rsid w:val="00E30AEE"/>
    <w:rsid w:val="00E375B3"/>
    <w:rsid w:val="00E427C0"/>
    <w:rsid w:val="00E434F5"/>
    <w:rsid w:val="00E4427F"/>
    <w:rsid w:val="00E5327E"/>
    <w:rsid w:val="00E53DB0"/>
    <w:rsid w:val="00E5448D"/>
    <w:rsid w:val="00E54D85"/>
    <w:rsid w:val="00E56753"/>
    <w:rsid w:val="00E6037F"/>
    <w:rsid w:val="00E6163F"/>
    <w:rsid w:val="00E63B9E"/>
    <w:rsid w:val="00E640E7"/>
    <w:rsid w:val="00E65BD1"/>
    <w:rsid w:val="00E723BD"/>
    <w:rsid w:val="00E72642"/>
    <w:rsid w:val="00E72E7E"/>
    <w:rsid w:val="00E7505C"/>
    <w:rsid w:val="00E759C4"/>
    <w:rsid w:val="00E763AE"/>
    <w:rsid w:val="00E76673"/>
    <w:rsid w:val="00E81523"/>
    <w:rsid w:val="00E82838"/>
    <w:rsid w:val="00E90E23"/>
    <w:rsid w:val="00E9217D"/>
    <w:rsid w:val="00E94109"/>
    <w:rsid w:val="00E95305"/>
    <w:rsid w:val="00EA01FC"/>
    <w:rsid w:val="00EA14D0"/>
    <w:rsid w:val="00EA2AAB"/>
    <w:rsid w:val="00EA709D"/>
    <w:rsid w:val="00EA746D"/>
    <w:rsid w:val="00EA7799"/>
    <w:rsid w:val="00EB2295"/>
    <w:rsid w:val="00EB3E7E"/>
    <w:rsid w:val="00EB514A"/>
    <w:rsid w:val="00EB5E84"/>
    <w:rsid w:val="00EC0662"/>
    <w:rsid w:val="00EC2969"/>
    <w:rsid w:val="00EC3419"/>
    <w:rsid w:val="00EC501F"/>
    <w:rsid w:val="00ED09FB"/>
    <w:rsid w:val="00ED120B"/>
    <w:rsid w:val="00ED16B1"/>
    <w:rsid w:val="00ED403F"/>
    <w:rsid w:val="00ED65CE"/>
    <w:rsid w:val="00EE3E3A"/>
    <w:rsid w:val="00EE50E2"/>
    <w:rsid w:val="00EE6B7A"/>
    <w:rsid w:val="00EE7833"/>
    <w:rsid w:val="00EF018B"/>
    <w:rsid w:val="00EF4D2C"/>
    <w:rsid w:val="00F03D70"/>
    <w:rsid w:val="00F04429"/>
    <w:rsid w:val="00F10220"/>
    <w:rsid w:val="00F1740D"/>
    <w:rsid w:val="00F26104"/>
    <w:rsid w:val="00F30F8E"/>
    <w:rsid w:val="00F31C74"/>
    <w:rsid w:val="00F33193"/>
    <w:rsid w:val="00F4094B"/>
    <w:rsid w:val="00F55297"/>
    <w:rsid w:val="00F63658"/>
    <w:rsid w:val="00F64A81"/>
    <w:rsid w:val="00F67464"/>
    <w:rsid w:val="00F6767F"/>
    <w:rsid w:val="00F70157"/>
    <w:rsid w:val="00F822BF"/>
    <w:rsid w:val="00F82A5E"/>
    <w:rsid w:val="00F82C02"/>
    <w:rsid w:val="00F83F51"/>
    <w:rsid w:val="00F85511"/>
    <w:rsid w:val="00FA2273"/>
    <w:rsid w:val="00FA452C"/>
    <w:rsid w:val="00FA7D02"/>
    <w:rsid w:val="00FB3EE2"/>
    <w:rsid w:val="00FB4D1F"/>
    <w:rsid w:val="00FB6707"/>
    <w:rsid w:val="00FB7ED0"/>
    <w:rsid w:val="00FC157C"/>
    <w:rsid w:val="00FC227C"/>
    <w:rsid w:val="00FC61E8"/>
    <w:rsid w:val="00FC7CB6"/>
    <w:rsid w:val="00FD2C83"/>
    <w:rsid w:val="00FE06C4"/>
    <w:rsid w:val="00FE19B9"/>
    <w:rsid w:val="00FE2569"/>
    <w:rsid w:val="00FE33DB"/>
    <w:rsid w:val="00FE5A5E"/>
    <w:rsid w:val="00FE609B"/>
    <w:rsid w:val="00FF2A71"/>
    <w:rsid w:val="00FF38D5"/>
    <w:rsid w:val="00FF46E1"/>
    <w:rsid w:val="00FF5162"/>
    <w:rsid w:val="00FF763E"/>
    <w:rsid w:val="00FF7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DFF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4E72E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72E6"/>
    <w:rPr>
      <w:rFonts w:ascii="Times New Roman" w:hAnsi="Times New Roman" w:cs="Times New Roman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99"/>
    <w:rsid w:val="0025378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555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5A6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55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5A6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F6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6CD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94FAC"/>
    <w:pPr>
      <w:ind w:left="720"/>
      <w:contextualSpacing/>
    </w:pPr>
  </w:style>
  <w:style w:type="paragraph" w:styleId="NoSpacing">
    <w:name w:val="No Spacing"/>
    <w:uiPriority w:val="99"/>
    <w:qFormat/>
    <w:rsid w:val="00B067EC"/>
    <w:rPr>
      <w:lang w:eastAsia="en-US"/>
    </w:rPr>
  </w:style>
  <w:style w:type="paragraph" w:customStyle="1" w:styleId="1">
    <w:name w:val="Текст1"/>
    <w:basedOn w:val="Normal"/>
    <w:uiPriority w:val="99"/>
    <w:rsid w:val="001E0457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character" w:styleId="Hyperlink">
    <w:name w:val="Hyperlink"/>
    <w:basedOn w:val="DefaultParagraphFont"/>
    <w:uiPriority w:val="99"/>
    <w:rsid w:val="001E0457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2C21F0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C21F0"/>
    <w:rPr>
      <w:rFonts w:ascii="Times New Roman" w:hAnsi="Times New Roman" w:cs="Times New Roman"/>
      <w:sz w:val="20"/>
      <w:szCs w:val="20"/>
    </w:rPr>
  </w:style>
  <w:style w:type="character" w:customStyle="1" w:styleId="a">
    <w:name w:val="Цветовое выделение"/>
    <w:uiPriority w:val="99"/>
    <w:rsid w:val="0088187C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88187C"/>
    <w:rPr>
      <w:rFonts w:cs="Times New Roman"/>
      <w:color w:val="106BBE"/>
    </w:rPr>
  </w:style>
  <w:style w:type="character" w:customStyle="1" w:styleId="2">
    <w:name w:val="Знак Знак2"/>
    <w:basedOn w:val="DefaultParagraphFont"/>
    <w:uiPriority w:val="99"/>
    <w:rsid w:val="00725C19"/>
    <w:rPr>
      <w:rFonts w:cs="Times New Roman"/>
      <w:lang w:val="ru-RU" w:eastAsia="ru-RU" w:bidi="ar-SA"/>
    </w:rPr>
  </w:style>
  <w:style w:type="paragraph" w:customStyle="1" w:styleId="Standard">
    <w:name w:val="Standard"/>
    <w:uiPriority w:val="99"/>
    <w:rsid w:val="00837525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21">
    <w:name w:val="Знак Знак21"/>
    <w:basedOn w:val="DefaultParagraphFont"/>
    <w:uiPriority w:val="99"/>
    <w:rsid w:val="00191D83"/>
    <w:rPr>
      <w:rFonts w:cs="Times New Roman"/>
      <w:lang w:val="ru-RU" w:eastAsia="ru-RU" w:bidi="ar-SA"/>
    </w:rPr>
  </w:style>
  <w:style w:type="paragraph" w:customStyle="1" w:styleId="4">
    <w:name w:val="Знак Знак4 Знак Знак"/>
    <w:basedOn w:val="Normal"/>
    <w:uiPriority w:val="99"/>
    <w:rsid w:val="005B7760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Heading1Char1">
    <w:name w:val="Heading 1 Char1"/>
    <w:basedOn w:val="DefaultParagraphFont"/>
    <w:uiPriority w:val="99"/>
    <w:locked/>
    <w:rsid w:val="00AB4177"/>
    <w:rPr>
      <w:rFonts w:cs="Times New Roman"/>
      <w:b/>
      <w:bCs/>
      <w:kern w:val="36"/>
      <w:sz w:val="48"/>
      <w:szCs w:val="48"/>
      <w:lang w:val="ru-RU" w:eastAsia="ru-RU" w:bidi="ar-SA"/>
    </w:rPr>
  </w:style>
  <w:style w:type="paragraph" w:customStyle="1" w:styleId="41">
    <w:name w:val="Знак Знак4 Знак Знак1"/>
    <w:basedOn w:val="Normal"/>
    <w:uiPriority w:val="99"/>
    <w:rsid w:val="005E6B4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22">
    <w:name w:val="Знак Знак22"/>
    <w:basedOn w:val="DefaultParagraphFont"/>
    <w:uiPriority w:val="99"/>
    <w:rsid w:val="005E6B43"/>
    <w:rPr>
      <w:rFonts w:cs="Times New Roman"/>
    </w:rPr>
  </w:style>
  <w:style w:type="paragraph" w:customStyle="1" w:styleId="ConsPlusNormal">
    <w:name w:val="ConsPlusNormal"/>
    <w:uiPriority w:val="99"/>
    <w:rsid w:val="007E1220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formattexttopleveltextindenttext">
    <w:name w:val="formattext topleveltext indenttext"/>
    <w:basedOn w:val="Normal"/>
    <w:uiPriority w:val="99"/>
    <w:rsid w:val="00904E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1">
    <w:name w:val="Знак Знак"/>
    <w:basedOn w:val="DefaultParagraphFont"/>
    <w:uiPriority w:val="99"/>
    <w:rsid w:val="003150C2"/>
    <w:rPr>
      <w:rFonts w:cs="Times New Roman"/>
      <w:lang w:val="ru-RU" w:eastAsia="ru-RU" w:bidi="ar-SA"/>
    </w:rPr>
  </w:style>
  <w:style w:type="character" w:customStyle="1" w:styleId="BodyTextChar1">
    <w:name w:val="Body Text Char1"/>
    <w:basedOn w:val="DefaultParagraphFont"/>
    <w:uiPriority w:val="99"/>
    <w:locked/>
    <w:rsid w:val="00942C68"/>
    <w:rPr>
      <w:rFonts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4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renbu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renbu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19</Pages>
  <Words>5391</Words>
  <Characters>30730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volobuevataan</dc:creator>
  <cp:keywords/>
  <dc:description/>
  <cp:lastModifiedBy>sattarovaelko</cp:lastModifiedBy>
  <cp:revision>9</cp:revision>
  <cp:lastPrinted>2018-03-13T12:17:00Z</cp:lastPrinted>
  <dcterms:created xsi:type="dcterms:W3CDTF">2022-03-09T12:27:00Z</dcterms:created>
  <dcterms:modified xsi:type="dcterms:W3CDTF">2022-03-15T04:36:00Z</dcterms:modified>
</cp:coreProperties>
</file>